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9F5784" w14:textId="25D6371E" w:rsidR="3D8FA456" w:rsidRPr="00234ADF" w:rsidRDefault="3D8FA456" w:rsidP="2EBB7495">
      <w:pPr>
        <w:rPr>
          <w:rFonts w:ascii="Arial" w:eastAsia="Arial" w:hAnsi="Arial" w:cs="Arial"/>
          <w:color w:val="000000" w:themeColor="accent2"/>
          <w:sz w:val="24"/>
          <w:szCs w:val="24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24"/>
          <w:szCs w:val="24"/>
        </w:rPr>
        <w:t>—————————————————————————————————————</w:t>
      </w:r>
    </w:p>
    <w:p w14:paraId="1DD116A3" w14:textId="01916384" w:rsidR="3D8FA456" w:rsidRPr="00234ADF" w:rsidRDefault="3D8FA456" w:rsidP="2EBB7495">
      <w:pPr>
        <w:spacing w:after="160" w:line="300" w:lineRule="atLeast"/>
        <w:jc w:val="center"/>
        <w:rPr>
          <w:rFonts w:ascii="Arial" w:eastAsia="Arial" w:hAnsi="Arial" w:cs="Arial"/>
          <w:color w:val="000000" w:themeColor="accent2"/>
          <w:sz w:val="48"/>
          <w:szCs w:val="48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Vedlegg 1</w:t>
      </w:r>
    </w:p>
    <w:p w14:paraId="2C1446DE" w14:textId="087D1736" w:rsidR="3D8FA456" w:rsidRPr="00234ADF" w:rsidRDefault="3D8FA456" w:rsidP="0268A38F">
      <w:pPr>
        <w:spacing w:after="0" w:line="300" w:lineRule="atLeast"/>
        <w:jc w:val="center"/>
      </w:pPr>
      <w:r w:rsidRPr="00234ADF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Forespørselsskjema</w:t>
      </w:r>
    </w:p>
    <w:p w14:paraId="7ABE3221" w14:textId="3C0399EE" w:rsidR="2EBB7495" w:rsidRPr="00234ADF" w:rsidRDefault="2EBB7495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2452C4DD" w14:textId="13BF39AF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for anskaffelse av</w:t>
      </w:r>
    </w:p>
    <w:p w14:paraId="1338BC90" w14:textId="236CDFA8" w:rsidR="2EBB7495" w:rsidRPr="00234ADF" w:rsidRDefault="2EBB7495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138BE858" w14:textId="28C3A27F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Fagsystem for kirkelige aktiviteter</w:t>
      </w:r>
    </w:p>
    <w:p w14:paraId="4803F11C" w14:textId="2F7B3C0A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«Church Management System»</w:t>
      </w:r>
    </w:p>
    <w:p w14:paraId="6D484FD6" w14:textId="6B6DEA00" w:rsidR="2EBB7495" w:rsidRPr="00234ADF" w:rsidRDefault="2EBB7495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70C25A2E" w14:textId="6C8080F7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Saksnummer: 26/00024</w:t>
      </w:r>
    </w:p>
    <w:p w14:paraId="2BA3C8EB" w14:textId="2849CA8C" w:rsidR="2EBB7495" w:rsidRPr="00234ADF" w:rsidRDefault="2EBB7495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4BE1C532" w14:textId="2D3BC746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color w:val="000000" w:themeColor="accent2"/>
          <w:sz w:val="36"/>
          <w:szCs w:val="36"/>
        </w:rPr>
        <w:t xml:space="preserve">Konkurransepreget dialog etter forutgående kunngjøring </w:t>
      </w:r>
    </w:p>
    <w:p w14:paraId="1CE41D55" w14:textId="0CE07C9B" w:rsidR="2EBB7495" w:rsidRPr="00234ADF" w:rsidRDefault="52DF9521" w:rsidP="0268A38F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234ADF">
        <w:rPr>
          <w:rFonts w:ascii="Arial" w:eastAsia="Arial" w:hAnsi="Arial" w:cs="Arial"/>
          <w:color w:val="000000" w:themeColor="accent2"/>
          <w:sz w:val="36"/>
          <w:szCs w:val="36"/>
        </w:rPr>
        <w:t>over EØS-terskelverdi (FOA del I og III)</w:t>
      </w:r>
    </w:p>
    <w:p w14:paraId="23E9DCFF" w14:textId="053FC8BE" w:rsidR="2EBB7495" w:rsidRPr="00234ADF" w:rsidRDefault="2EBB7495" w:rsidP="2EBB7495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11D172A9" w14:textId="78E21D09" w:rsidR="2EBB7495" w:rsidRPr="00234ADF" w:rsidRDefault="2EBB7495" w:rsidP="2EBB7495"/>
    <w:p w14:paraId="45847519" w14:textId="664291B3" w:rsidR="2EBB7495" w:rsidRPr="00234ADF" w:rsidRDefault="2EBB7495" w:rsidP="2EBB7495">
      <w:pPr>
        <w:pStyle w:val="Overskrift2"/>
      </w:pPr>
    </w:p>
    <w:p w14:paraId="7C702B96" w14:textId="047D8A01" w:rsidR="00F03525" w:rsidRPr="00234ADF" w:rsidRDefault="00F03525" w:rsidP="2EBB7495">
      <w:pPr>
        <w:spacing w:after="0"/>
        <w:jc w:val="left"/>
        <w:rPr>
          <w:rFonts w:ascii="Arial" w:eastAsia="Arial" w:hAnsi="Arial" w:cs="Arial"/>
        </w:rPr>
      </w:pPr>
    </w:p>
    <w:p w14:paraId="6ED0B414" w14:textId="25F2BDE9" w:rsidR="00F03525" w:rsidRPr="00234ADF" w:rsidRDefault="000943DD" w:rsidP="2EBB7495">
      <w:pPr>
        <w:spacing w:after="0"/>
      </w:pPr>
      <w:r w:rsidRPr="00234ADF">
        <w:br w:type="page"/>
      </w:r>
    </w:p>
    <w:p w14:paraId="155FD40B" w14:textId="78AEF8EB" w:rsidR="00F03525" w:rsidRPr="00234ADF" w:rsidRDefault="5AD48668" w:rsidP="2EBB7495">
      <w:pPr>
        <w:spacing w:after="0"/>
        <w:jc w:val="left"/>
        <w:rPr>
          <w:rFonts w:ascii="Arial" w:eastAsia="Arial" w:hAnsi="Arial" w:cs="Arial"/>
          <w:sz w:val="24"/>
          <w:szCs w:val="24"/>
        </w:rPr>
      </w:pPr>
      <w:r w:rsidRPr="00234ADF">
        <w:rPr>
          <w:rFonts w:ascii="Arial" w:eastAsia="Arial" w:hAnsi="Arial" w:cs="Arial"/>
          <w:sz w:val="24"/>
          <w:szCs w:val="24"/>
        </w:rPr>
        <w:lastRenderedPageBreak/>
        <w:t>Anskaffelsen gjennomføres som en konkurransepreget dialog iht. FOA § 13-1 (2) jf. FOA §13-2.</w:t>
      </w:r>
    </w:p>
    <w:p w14:paraId="11E21D69" w14:textId="77777777" w:rsidR="000943DD" w:rsidRPr="00234ADF" w:rsidRDefault="000943DD" w:rsidP="468D546A">
      <w:pPr>
        <w:spacing w:after="0"/>
        <w:jc w:val="left"/>
        <w:rPr>
          <w:rFonts w:ascii="Arial" w:eastAsia="Arial" w:hAnsi="Arial" w:cs="Arial"/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2F117E" w:rsidRPr="00234ADF" w14:paraId="6EE4DAE9" w14:textId="77777777" w:rsidTr="2EBB7495">
        <w:tc>
          <w:tcPr>
            <w:tcW w:w="9062" w:type="dxa"/>
            <w:gridSpan w:val="2"/>
            <w:shd w:val="clear" w:color="auto" w:fill="F2F2F2" w:themeFill="background2" w:themeFillShade="F2"/>
          </w:tcPr>
          <w:p w14:paraId="41CCF521" w14:textId="6681D39F" w:rsidR="00F03525" w:rsidRPr="00234ADF" w:rsidRDefault="00A94312" w:rsidP="2EBB7495">
            <w:pPr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b/>
                <w:bCs/>
              </w:rPr>
              <w:t xml:space="preserve">Opplysninger om </w:t>
            </w:r>
            <w:r w:rsidR="3FED7939" w:rsidRPr="00234ADF">
              <w:rPr>
                <w:rFonts w:ascii="Arial" w:eastAsia="Arial" w:hAnsi="Arial" w:cs="Arial"/>
                <w:b/>
                <w:bCs/>
              </w:rPr>
              <w:t>L</w:t>
            </w:r>
            <w:r w:rsidRPr="00234ADF">
              <w:rPr>
                <w:rFonts w:ascii="Arial" w:eastAsia="Arial" w:hAnsi="Arial" w:cs="Arial"/>
                <w:b/>
                <w:bCs/>
              </w:rPr>
              <w:t>everandøren</w:t>
            </w:r>
            <w:r w:rsidR="138655FB" w:rsidRPr="00234ADF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2F117E" w:rsidRPr="00234ADF" w14:paraId="6F77819A" w14:textId="77777777" w:rsidTr="2EBB7495">
        <w:tc>
          <w:tcPr>
            <w:tcW w:w="3539" w:type="dxa"/>
          </w:tcPr>
          <w:p w14:paraId="5CAF1A5F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234ADF">
              <w:rPr>
                <w:rFonts w:ascii="Arial" w:eastAsia="Arial" w:hAnsi="Arial" w:cs="Arial"/>
              </w:rPr>
              <w:t>Navnet på virksomheten</w:t>
            </w:r>
          </w:p>
        </w:tc>
        <w:tc>
          <w:tcPr>
            <w:tcW w:w="5523" w:type="dxa"/>
          </w:tcPr>
          <w:p w14:paraId="4493A6EC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313CF499" w14:textId="77777777" w:rsidTr="2EBB7495">
        <w:tc>
          <w:tcPr>
            <w:tcW w:w="3539" w:type="dxa"/>
          </w:tcPr>
          <w:p w14:paraId="56B3D0ED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Organisasjonsnummer</w:t>
            </w:r>
          </w:p>
        </w:tc>
        <w:tc>
          <w:tcPr>
            <w:tcW w:w="5523" w:type="dxa"/>
          </w:tcPr>
          <w:p w14:paraId="4B630829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3FBA92C9" w14:textId="77777777" w:rsidTr="2EBB7495">
        <w:tc>
          <w:tcPr>
            <w:tcW w:w="3539" w:type="dxa"/>
          </w:tcPr>
          <w:p w14:paraId="0A80540C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Postadresse</w:t>
            </w:r>
          </w:p>
        </w:tc>
        <w:tc>
          <w:tcPr>
            <w:tcW w:w="5523" w:type="dxa"/>
          </w:tcPr>
          <w:p w14:paraId="78250841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062F9713" w14:textId="77777777" w:rsidTr="2EBB7495">
        <w:tc>
          <w:tcPr>
            <w:tcW w:w="3539" w:type="dxa"/>
          </w:tcPr>
          <w:p w14:paraId="739DF585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Postnummer</w:t>
            </w:r>
          </w:p>
        </w:tc>
        <w:tc>
          <w:tcPr>
            <w:tcW w:w="5523" w:type="dxa"/>
          </w:tcPr>
          <w:p w14:paraId="0DE0DA9E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672BA554" w14:textId="77777777" w:rsidTr="2EBB7495">
        <w:tc>
          <w:tcPr>
            <w:tcW w:w="3539" w:type="dxa"/>
          </w:tcPr>
          <w:p w14:paraId="6AC365CD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Sted</w:t>
            </w:r>
          </w:p>
        </w:tc>
        <w:tc>
          <w:tcPr>
            <w:tcW w:w="5523" w:type="dxa"/>
          </w:tcPr>
          <w:p w14:paraId="652568A0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189BED62" w14:textId="77777777" w:rsidR="007B4FF2" w:rsidRPr="00234ADF" w:rsidRDefault="007B4FF2" w:rsidP="2EBB7495">
      <w:pPr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2F117E" w:rsidRPr="00234ADF" w14:paraId="59EE7B5B" w14:textId="77777777" w:rsidTr="2EBB7495">
        <w:tc>
          <w:tcPr>
            <w:tcW w:w="9062" w:type="dxa"/>
            <w:gridSpan w:val="2"/>
            <w:shd w:val="clear" w:color="auto" w:fill="F2F2F2" w:themeFill="background2" w:themeFillShade="F2"/>
          </w:tcPr>
          <w:p w14:paraId="3E583B7A" w14:textId="1DA07499" w:rsidR="00F03525" w:rsidRPr="00234ADF" w:rsidRDefault="00A94312" w:rsidP="2EBB7495">
            <w:pPr>
              <w:rPr>
                <w:rFonts w:ascii="Arial" w:eastAsia="Arial" w:hAnsi="Arial" w:cs="Arial"/>
                <w:b/>
                <w:bCs/>
              </w:rPr>
            </w:pPr>
            <w:bookmarkStart w:id="0" w:name="_Hlk213838597"/>
            <w:r w:rsidRPr="00234ADF">
              <w:rPr>
                <w:rFonts w:ascii="Arial" w:eastAsia="Arial" w:hAnsi="Arial" w:cs="Arial"/>
                <w:b/>
                <w:bCs/>
              </w:rPr>
              <w:t>Opplysninger om kontaktperson for forespørselen</w:t>
            </w:r>
            <w:r w:rsidR="138655FB" w:rsidRPr="00234ADF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2F117E" w:rsidRPr="00234ADF" w14:paraId="4A49EE65" w14:textId="77777777" w:rsidTr="2EBB7495">
        <w:tc>
          <w:tcPr>
            <w:tcW w:w="3539" w:type="dxa"/>
          </w:tcPr>
          <w:p w14:paraId="2CFF2934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234ADF">
              <w:rPr>
                <w:rFonts w:ascii="Arial" w:eastAsia="Arial" w:hAnsi="Arial" w:cs="Arial"/>
              </w:rPr>
              <w:t>Navn</w:t>
            </w:r>
          </w:p>
        </w:tc>
        <w:tc>
          <w:tcPr>
            <w:tcW w:w="5523" w:type="dxa"/>
          </w:tcPr>
          <w:p w14:paraId="53DC6CE2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77C7184D" w14:textId="77777777" w:rsidTr="2EBB7495">
        <w:tc>
          <w:tcPr>
            <w:tcW w:w="3539" w:type="dxa"/>
          </w:tcPr>
          <w:p w14:paraId="114B7FCC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Stilling</w:t>
            </w:r>
          </w:p>
        </w:tc>
        <w:tc>
          <w:tcPr>
            <w:tcW w:w="5523" w:type="dxa"/>
          </w:tcPr>
          <w:p w14:paraId="18726631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3777FF39" w14:textId="77777777" w:rsidTr="2EBB7495">
        <w:tc>
          <w:tcPr>
            <w:tcW w:w="3539" w:type="dxa"/>
          </w:tcPr>
          <w:p w14:paraId="2BFC2C26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E-postadresse</w:t>
            </w:r>
          </w:p>
        </w:tc>
        <w:tc>
          <w:tcPr>
            <w:tcW w:w="5523" w:type="dxa"/>
          </w:tcPr>
          <w:p w14:paraId="0436701F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1F44458B" w14:textId="77777777" w:rsidTr="2EBB7495">
        <w:tc>
          <w:tcPr>
            <w:tcW w:w="3539" w:type="dxa"/>
          </w:tcPr>
          <w:p w14:paraId="1186FCC2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Telefonnummer</w:t>
            </w:r>
          </w:p>
        </w:tc>
        <w:tc>
          <w:tcPr>
            <w:tcW w:w="5523" w:type="dxa"/>
          </w:tcPr>
          <w:p w14:paraId="029B6A29" w14:textId="77777777" w:rsidR="00F03525" w:rsidRPr="00234ADF" w:rsidRDefault="00F03525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bookmarkEnd w:id="0"/>
    </w:tbl>
    <w:p w14:paraId="0BBFE5BB" w14:textId="77777777" w:rsidR="007B4FF2" w:rsidRPr="00234ADF" w:rsidRDefault="007B4FF2" w:rsidP="2EBB7495">
      <w:pPr>
        <w:rPr>
          <w:rStyle w:val="Utheving"/>
          <w:rFonts w:ascii="Arial" w:eastAsia="Arial" w:hAnsi="Arial" w:cs="Arial"/>
          <w:i w:val="0"/>
          <w:iCs w:val="0"/>
        </w:rPr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2F117E" w:rsidRPr="00234ADF" w14:paraId="508C95D0" w14:textId="77777777" w:rsidTr="2EBB7495">
        <w:tc>
          <w:tcPr>
            <w:tcW w:w="9062" w:type="dxa"/>
            <w:gridSpan w:val="2"/>
            <w:shd w:val="clear" w:color="auto" w:fill="F2F2F2" w:themeFill="background2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C2B3491" w14:textId="108AE1A9" w:rsidR="00F03525" w:rsidRPr="00234ADF" w:rsidRDefault="00A94312" w:rsidP="2EBB7495">
            <w:pPr>
              <w:spacing w:after="0"/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b/>
                <w:bCs/>
              </w:rPr>
              <w:t>Opplysninger om den/de som signerer forespørselen elektronisk ved levering</w:t>
            </w:r>
            <w:r w:rsidR="138655FB" w:rsidRPr="00234ADF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2F117E" w:rsidRPr="00234ADF" w14:paraId="11FA093F" w14:textId="77777777" w:rsidTr="2EBB7495">
        <w:trPr>
          <w:trHeight w:val="173"/>
        </w:trPr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C5C1F35" w14:textId="77777777" w:rsidR="00F03525" w:rsidRPr="00234ADF" w:rsidRDefault="00A94312" w:rsidP="2EBB7495">
            <w:pPr>
              <w:spacing w:line="240" w:lineRule="auto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5261B82" w14:textId="02CBFCEB" w:rsidR="00F03525" w:rsidRPr="00234ADF" w:rsidRDefault="00F03525" w:rsidP="2EBB7495">
            <w:pPr>
              <w:rPr>
                <w:rFonts w:ascii="Arial" w:eastAsia="Arial" w:hAnsi="Arial" w:cs="Arial"/>
              </w:rPr>
            </w:pPr>
          </w:p>
        </w:tc>
      </w:tr>
      <w:tr w:rsidR="002F117E" w:rsidRPr="00234ADF" w14:paraId="05880F58" w14:textId="77777777" w:rsidTr="2EBB7495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0416026" w14:textId="77777777" w:rsidR="00F03525" w:rsidRPr="00234ADF" w:rsidRDefault="00A94312" w:rsidP="2EBB7495">
            <w:pPr>
              <w:spacing w:line="240" w:lineRule="auto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12565E" w14:textId="5BD1CF5A" w:rsidR="00581005" w:rsidRPr="00234ADF" w:rsidRDefault="00581005" w:rsidP="2EBB7495">
            <w:pPr>
              <w:rPr>
                <w:rFonts w:ascii="Arial" w:eastAsia="Arial" w:hAnsi="Arial" w:cs="Arial"/>
              </w:rPr>
            </w:pPr>
          </w:p>
        </w:tc>
      </w:tr>
      <w:tr w:rsidR="002F117E" w:rsidRPr="00234ADF" w14:paraId="4E2A8F54" w14:textId="77777777" w:rsidTr="2EBB7495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C1697A" w14:textId="77777777" w:rsidR="00F03525" w:rsidRPr="00234ADF" w:rsidRDefault="00A94312" w:rsidP="2EBB7495">
            <w:pPr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9F8443D" w14:textId="10449313" w:rsidR="00F03525" w:rsidRPr="00234ADF" w:rsidRDefault="00000000" w:rsidP="2EBB7495">
            <w:pPr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  <w:highlight w:val="yellow"/>
                </w:r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A94312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349CA1D5" w:rsidRPr="00234ADF">
              <w:rPr>
                <w:rFonts w:ascii="Arial" w:eastAsia="Arial" w:hAnsi="Arial" w:cs="Arial"/>
              </w:rPr>
              <w:t xml:space="preserve"> Fullmakt i kraft av stillingen</w:t>
            </w:r>
          </w:p>
          <w:p w14:paraId="545EA69C" w14:textId="06434EAC" w:rsidR="00F03525" w:rsidRPr="00234ADF" w:rsidRDefault="00000000" w:rsidP="2EBB7495">
            <w:pPr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  <w:highlight w:val="yellow"/>
                </w:rPr>
                <w:id w:val="-19475280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A94312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349CA1D5" w:rsidRPr="00234ADF">
              <w:rPr>
                <w:rFonts w:ascii="Arial" w:eastAsia="Arial" w:hAnsi="Arial" w:cs="Arial"/>
              </w:rPr>
              <w:t xml:space="preserve"> Skriftlig fullmakt ligger ved</w:t>
            </w:r>
          </w:p>
        </w:tc>
      </w:tr>
    </w:tbl>
    <w:p w14:paraId="48424062" w14:textId="0487CADB" w:rsidR="006B0E45" w:rsidRPr="00234ADF" w:rsidRDefault="006B0E45" w:rsidP="2EBB7495">
      <w:pPr>
        <w:jc w:val="left"/>
        <w:rPr>
          <w:rFonts w:ascii="Arial" w:eastAsia="Arial" w:hAnsi="Arial" w:cs="Arial"/>
        </w:rPr>
      </w:pPr>
    </w:p>
    <w:p w14:paraId="39932229" w14:textId="77777777" w:rsidR="006B0E45" w:rsidRPr="00234ADF" w:rsidRDefault="00A94312" w:rsidP="2EBB7495">
      <w:pPr>
        <w:jc w:val="left"/>
        <w:rPr>
          <w:rFonts w:ascii="Arial" w:eastAsia="Arial" w:hAnsi="Arial" w:cs="Arial"/>
        </w:rPr>
      </w:pPr>
      <w:r w:rsidRPr="00234ADF">
        <w:rPr>
          <w:rFonts w:ascii="Arial" w:eastAsia="Arial" w:hAnsi="Arial" w:cs="Arial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2F117E" w:rsidRPr="00234ADF" w14:paraId="5702AA11" w14:textId="77777777" w:rsidTr="2EBB7495">
        <w:trPr>
          <w:cantSplit/>
        </w:trPr>
        <w:tc>
          <w:tcPr>
            <w:tcW w:w="9060" w:type="dxa"/>
            <w:gridSpan w:val="2"/>
            <w:shd w:val="clear" w:color="auto" w:fill="F2F2F2" w:themeFill="background2" w:themeFillShade="F2"/>
          </w:tcPr>
          <w:p w14:paraId="474256A4" w14:textId="3BEE94C3" w:rsidR="00F03525" w:rsidRPr="00234ADF" w:rsidRDefault="00A94312" w:rsidP="2EBB7495">
            <w:pPr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b/>
                <w:bCs/>
              </w:rPr>
              <w:lastRenderedPageBreak/>
              <w:t>Taushetsplikt</w:t>
            </w:r>
            <w:r w:rsidR="138655FB" w:rsidRPr="00234ADF">
              <w:rPr>
                <w:rFonts w:ascii="Arial" w:eastAsia="Arial" w:hAnsi="Arial" w:cs="Arial"/>
                <w:b/>
                <w:bCs/>
              </w:rPr>
              <w:t>:</w:t>
            </w:r>
          </w:p>
        </w:tc>
      </w:tr>
      <w:tr w:rsidR="002F117E" w:rsidRPr="00234ADF" w14:paraId="700B2969" w14:textId="77777777" w:rsidTr="2EBB7495">
        <w:trPr>
          <w:cantSplit/>
        </w:trPr>
        <w:tc>
          <w:tcPr>
            <w:tcW w:w="9060" w:type="dxa"/>
            <w:gridSpan w:val="2"/>
          </w:tcPr>
          <w:p w14:paraId="1C433BE0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 xml:space="preserve">Oppdragsgiver har taushetsplikt om opplysninger om </w:t>
            </w:r>
            <w:r w:rsidRPr="00234ADF">
              <w:rPr>
                <w:rFonts w:ascii="Arial" w:eastAsia="Arial" w:hAnsi="Arial" w:cs="Arial"/>
                <w:i/>
                <w:iCs/>
              </w:rPr>
              <w:t>«tekniske innretninger og fremgangsmåter samt drifts- eller forretningsforhold som det vil være av konkurransemessig betydning å hemmeligholde av hensyn til den som opplysningen angår»</w:t>
            </w:r>
            <w:r w:rsidRPr="00234ADF">
              <w:rPr>
                <w:rFonts w:ascii="Arial" w:eastAsia="Arial" w:hAnsi="Arial" w:cs="Arial"/>
              </w:rPr>
              <w:t xml:space="preserve"> i forespørselen om å delta i konkurransen, jf. forvaltningsloven § 13. Taushetsplikten gjelder ikke dersom den som har krav på taushet samtykker til at opplysningene gis ut.</w:t>
            </w:r>
          </w:p>
          <w:p w14:paraId="6CBD1214" w14:textId="71842C4E" w:rsidR="00327A1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Ved å signere dette skjemaet bekrefter Leverandøren at alle taushetsbelagte opplysninger i forespørselen er identifisert.</w:t>
            </w:r>
          </w:p>
          <w:p w14:paraId="30F9890B" w14:textId="66DDEFAD" w:rsidR="00327A1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Leverandøren samtykker videre til at Oppdragsgiver kan gi allmennheten – inkludert konkurrenter – fullt innsyn i alle øvrige opplysninger enn de som er angitt nedenfor.</w:t>
            </w:r>
          </w:p>
        </w:tc>
      </w:tr>
      <w:tr w:rsidR="002F117E" w:rsidRPr="00234ADF" w14:paraId="3E08923B" w14:textId="77777777" w:rsidTr="00471994">
        <w:trPr>
          <w:cantSplit/>
          <w:trHeight w:val="720"/>
        </w:trPr>
        <w:tc>
          <w:tcPr>
            <w:tcW w:w="3539" w:type="dxa"/>
          </w:tcPr>
          <w:p w14:paraId="774086BF" w14:textId="77777777" w:rsidR="00F03525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  <w:i/>
                <w:iCs/>
              </w:rPr>
            </w:pPr>
            <w:r w:rsidRPr="00234ADF">
              <w:rPr>
                <w:rFonts w:ascii="Arial" w:eastAsia="Arial" w:hAnsi="Arial" w:cs="Arial"/>
              </w:rPr>
              <w:t>Inneholder forespørselen opplysninger som er underlagt taushetsplikt?</w:t>
            </w:r>
          </w:p>
        </w:tc>
        <w:tc>
          <w:tcPr>
            <w:tcW w:w="5521" w:type="dxa"/>
          </w:tcPr>
          <w:p w14:paraId="017E32EB" w14:textId="300A497C" w:rsidR="00F03525" w:rsidRPr="00234ADF" w:rsidRDefault="00000000" w:rsidP="2EBB7495">
            <w:pPr>
              <w:spacing w:after="120"/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  <w:highlight w:val="yellow"/>
                </w:r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58DBCAC4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A94312" w:rsidRPr="00234ADF">
              <w:rPr>
                <w:rFonts w:ascii="Arial" w:eastAsia="Arial" w:hAnsi="Arial" w:cs="Arial"/>
              </w:rPr>
              <w:t xml:space="preserve"> Ja</w:t>
            </w:r>
          </w:p>
          <w:p w14:paraId="617419A4" w14:textId="67C1F1D4" w:rsidR="00F03525" w:rsidRPr="00234ADF" w:rsidRDefault="00000000" w:rsidP="2EBB7495">
            <w:pPr>
              <w:spacing w:after="120"/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  <w:highlight w:val="yellow"/>
                </w:r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58DBCAC4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A94312" w:rsidRPr="00234ADF">
              <w:rPr>
                <w:rFonts w:ascii="Arial" w:eastAsia="Arial" w:hAnsi="Arial" w:cs="Arial"/>
              </w:rPr>
              <w:t xml:space="preserve"> Nei</w:t>
            </w:r>
          </w:p>
        </w:tc>
      </w:tr>
      <w:tr w:rsidR="002F117E" w:rsidRPr="00234ADF" w14:paraId="616E11F8" w14:textId="77777777" w:rsidTr="2EBB7495">
        <w:trPr>
          <w:cantSplit/>
        </w:trPr>
        <w:tc>
          <w:tcPr>
            <w:tcW w:w="3539" w:type="dxa"/>
          </w:tcPr>
          <w:p w14:paraId="69DEA4B8" w14:textId="77777777" w:rsidR="00F03525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Hvis ja:</w:t>
            </w:r>
          </w:p>
          <w:p w14:paraId="1D620508" w14:textId="77777777" w:rsidR="00F03525" w:rsidRPr="00234ADF" w:rsidRDefault="00A94312" w:rsidP="2EBB7495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234ADF">
              <w:rPr>
                <w:rFonts w:ascii="Arial" w:eastAsia="Arial" w:hAnsi="Arial" w:cs="Arial"/>
                <w:szCs w:val="20"/>
              </w:rPr>
              <w:t>Hvilke opplysninger gjelder det?</w:t>
            </w:r>
          </w:p>
          <w:p w14:paraId="5467C3BF" w14:textId="77777777" w:rsidR="00F03525" w:rsidRPr="00234ADF" w:rsidRDefault="00A94312" w:rsidP="2EBB7495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234ADF">
              <w:rPr>
                <w:rFonts w:ascii="Arial" w:eastAsia="Arial" w:hAnsi="Arial" w:cs="Arial"/>
                <w:szCs w:val="20"/>
              </w:rPr>
              <w:t>Hvor finnes opplysningene i forespørselen?</w:t>
            </w:r>
          </w:p>
          <w:p w14:paraId="2BCD46F0" w14:textId="77777777" w:rsidR="00F03525" w:rsidRPr="00234ADF" w:rsidRDefault="00A94312" w:rsidP="2EBB7495">
            <w:pPr>
              <w:pStyle w:val="Listeavsnitt"/>
              <w:jc w:val="left"/>
              <w:rPr>
                <w:rFonts w:ascii="Arial" w:eastAsia="Arial" w:hAnsi="Arial" w:cs="Arial"/>
                <w:szCs w:val="20"/>
              </w:rPr>
            </w:pPr>
            <w:r w:rsidRPr="00234ADF">
              <w:rPr>
                <w:rFonts w:ascii="Arial" w:eastAsia="Arial" w:hAnsi="Arial" w:cs="Arial"/>
                <w:szCs w:val="20"/>
              </w:rPr>
              <w:t>Hvorfor er opplysningene underlagt taushetsplikt?</w:t>
            </w:r>
          </w:p>
        </w:tc>
        <w:tc>
          <w:tcPr>
            <w:tcW w:w="5521" w:type="dxa"/>
          </w:tcPr>
          <w:p w14:paraId="7D2722C6" w14:textId="3BC4FF95" w:rsidR="00554334" w:rsidRPr="00234ADF" w:rsidRDefault="00554334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7FD91D34" w14:textId="38B6D35C" w:rsidR="00F03525" w:rsidRPr="00234ADF" w:rsidRDefault="00F03525" w:rsidP="2EBB7495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2F117E" w:rsidRPr="00234ADF" w14:paraId="25E3BA3E" w14:textId="77777777" w:rsidTr="0268A38F">
        <w:tc>
          <w:tcPr>
            <w:tcW w:w="9060" w:type="dxa"/>
            <w:gridSpan w:val="3"/>
            <w:shd w:val="clear" w:color="auto" w:fill="F2F2F2" w:themeFill="background2" w:themeFillShade="F2"/>
          </w:tcPr>
          <w:p w14:paraId="4423A0FC" w14:textId="77777777" w:rsidR="00554334" w:rsidRPr="00234ADF" w:rsidRDefault="00A94312" w:rsidP="2EBB7495">
            <w:pPr>
              <w:spacing w:line="264" w:lineRule="auto"/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b/>
                <w:bCs/>
              </w:rPr>
              <w:t xml:space="preserve">Informasjon om leverandørkonstellasjon: </w:t>
            </w:r>
          </w:p>
        </w:tc>
      </w:tr>
      <w:tr w:rsidR="002F117E" w:rsidRPr="00234ADF" w14:paraId="2BCA0397" w14:textId="77777777" w:rsidTr="0268A38F">
        <w:tc>
          <w:tcPr>
            <w:tcW w:w="9060" w:type="dxa"/>
            <w:gridSpan w:val="3"/>
          </w:tcPr>
          <w:p w14:paraId="2C6C9612" w14:textId="77777777" w:rsidR="0055433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Vi leverer forespørsel med følgende leverandørkonstellasjon:</w:t>
            </w:r>
          </w:p>
          <w:p w14:paraId="5CC5F732" w14:textId="6C3E0C33" w:rsidR="0055433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 xml:space="preserve">   </w:t>
            </w:r>
            <w:sdt>
              <w:sdtPr>
                <w:rPr>
                  <w:rFonts w:ascii="Arial" w:eastAsia="Arial" w:hAnsi="Arial" w:cs="Arial"/>
                </w:rPr>
                <w:id w:val="-12955278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4B711EDC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Pr="00234ADF">
              <w:tab/>
            </w:r>
            <w:r w:rsidR="0871E129" w:rsidRPr="00234ADF">
              <w:rPr>
                <w:rFonts w:ascii="Arial" w:eastAsia="Arial" w:hAnsi="Arial" w:cs="Arial"/>
              </w:rPr>
              <w:t>E</w:t>
            </w:r>
            <w:r w:rsidRPr="00234ADF">
              <w:rPr>
                <w:rFonts w:ascii="Arial" w:eastAsia="Arial" w:hAnsi="Arial" w:cs="Arial"/>
              </w:rPr>
              <w:t>n leverandør</w:t>
            </w:r>
          </w:p>
          <w:p w14:paraId="3FF16C06" w14:textId="4713AD03" w:rsidR="0055433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 xml:space="preserve">   </w:t>
            </w:r>
            <w:sdt>
              <w:sdtPr>
                <w:rPr>
                  <w:rFonts w:ascii="Arial" w:eastAsia="Arial" w:hAnsi="Arial" w:cs="Arial"/>
                </w:r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4B711EDC" w:rsidRPr="00234ADF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Pr="00234ADF">
              <w:tab/>
            </w:r>
            <w:r w:rsidRPr="00234ADF">
              <w:rPr>
                <w:rFonts w:ascii="Arial" w:eastAsia="Arial" w:hAnsi="Arial" w:cs="Arial"/>
              </w:rPr>
              <w:t>En hovedleverandør med en/flere underleverandør(er)</w:t>
            </w:r>
          </w:p>
        </w:tc>
      </w:tr>
      <w:tr w:rsidR="002F117E" w:rsidRPr="00234ADF" w14:paraId="78FDE4C1" w14:textId="77777777" w:rsidTr="0268A38F">
        <w:tc>
          <w:tcPr>
            <w:tcW w:w="9060" w:type="dxa"/>
            <w:gridSpan w:val="3"/>
            <w:shd w:val="clear" w:color="auto" w:fill="F2F2F2" w:themeFill="background2" w:themeFillShade="F2"/>
          </w:tcPr>
          <w:p w14:paraId="7FF8706C" w14:textId="4C921EEA" w:rsidR="00554334" w:rsidRPr="00234ADF" w:rsidRDefault="00A94312" w:rsidP="2EBB7495">
            <w:pPr>
              <w:spacing w:after="120"/>
              <w:rPr>
                <w:rFonts w:ascii="Arial" w:eastAsia="Arial" w:hAnsi="Arial" w:cs="Arial"/>
                <w:i/>
                <w:iCs/>
              </w:rPr>
            </w:pPr>
            <w:r w:rsidRPr="00234ADF">
              <w:rPr>
                <w:rFonts w:ascii="Arial" w:eastAsia="Arial" w:hAnsi="Arial" w:cs="Arial"/>
                <w:i/>
                <w:iCs/>
              </w:rPr>
              <w:t>Nedenstående fylles kun ut ved avkrysset «En hovedleverandør med en/flere underleverandør(er)»</w:t>
            </w:r>
            <w:r w:rsidR="1EFE6864" w:rsidRPr="00234ADF">
              <w:rPr>
                <w:rFonts w:ascii="Arial" w:eastAsia="Arial" w:hAnsi="Arial" w:cs="Arial"/>
                <w:i/>
                <w:iCs/>
              </w:rPr>
              <w:t>.</w:t>
            </w:r>
          </w:p>
        </w:tc>
      </w:tr>
      <w:tr w:rsidR="002F117E" w:rsidRPr="00234ADF" w14:paraId="7DF88EA0" w14:textId="77777777" w:rsidTr="0268A38F">
        <w:tc>
          <w:tcPr>
            <w:tcW w:w="5158" w:type="dxa"/>
            <w:gridSpan w:val="2"/>
          </w:tcPr>
          <w:p w14:paraId="3D3BC9DD" w14:textId="0B3BEB28" w:rsidR="00554334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Hvor stor del av kontrakten er tiltenkt utført av underleverandør(ene)</w:t>
            </w:r>
          </w:p>
        </w:tc>
        <w:tc>
          <w:tcPr>
            <w:tcW w:w="3902" w:type="dxa"/>
          </w:tcPr>
          <w:p w14:paraId="39BC0AD6" w14:textId="78779044" w:rsidR="00554334" w:rsidRPr="00234ADF" w:rsidRDefault="00554334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51878255" w14:textId="77777777" w:rsidTr="0268A38F">
        <w:tc>
          <w:tcPr>
            <w:tcW w:w="9060" w:type="dxa"/>
            <w:gridSpan w:val="3"/>
            <w:shd w:val="clear" w:color="auto" w:fill="F2F2F2" w:themeFill="background2" w:themeFillShade="F2"/>
          </w:tcPr>
          <w:p w14:paraId="43849CFE" w14:textId="293A63AD" w:rsidR="00554334" w:rsidRPr="00234ADF" w:rsidRDefault="00A94312" w:rsidP="2EBB7495">
            <w:pPr>
              <w:spacing w:after="120" w:line="264" w:lineRule="auto"/>
              <w:jc w:val="left"/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b/>
                <w:bCs/>
              </w:rPr>
              <w:t>Angivelse av underleverandør(er)</w:t>
            </w:r>
          </w:p>
        </w:tc>
      </w:tr>
      <w:tr w:rsidR="002F117E" w:rsidRPr="00234ADF" w14:paraId="71AD6DF5" w14:textId="77777777" w:rsidTr="0268A38F">
        <w:trPr>
          <w:trHeight w:val="729"/>
        </w:trPr>
        <w:tc>
          <w:tcPr>
            <w:tcW w:w="2474" w:type="dxa"/>
          </w:tcPr>
          <w:p w14:paraId="569FCA59" w14:textId="2601F02F" w:rsidR="00304FEB" w:rsidRPr="00234ADF" w:rsidRDefault="00A94312" w:rsidP="0268A38F">
            <w:pPr>
              <w:spacing w:after="120"/>
              <w:jc w:val="left"/>
              <w:rPr>
                <w:rFonts w:ascii="Arial" w:eastAsia="Arial" w:hAnsi="Arial" w:cs="Arial"/>
                <w:color w:val="0070C0"/>
              </w:rPr>
            </w:pPr>
            <w:r w:rsidRPr="00234ADF">
              <w:rPr>
                <w:rFonts w:ascii="Arial" w:eastAsia="Arial" w:hAnsi="Arial" w:cs="Arial"/>
                <w:color w:val="0070C0"/>
              </w:rPr>
              <w:t>[Navn</w:t>
            </w:r>
            <w:r w:rsidR="5CAD7ADC" w:rsidRPr="00234ADF">
              <w:rPr>
                <w:rFonts w:ascii="Arial" w:eastAsia="Arial" w:hAnsi="Arial" w:cs="Arial"/>
                <w:color w:val="0070C0"/>
              </w:rPr>
              <w:t xml:space="preserve"> og registreringsland</w:t>
            </w:r>
            <w:r w:rsidRPr="00234ADF">
              <w:rPr>
                <w:rFonts w:ascii="Arial" w:eastAsia="Arial" w:hAnsi="Arial" w:cs="Arial"/>
                <w:color w:val="0070C0"/>
              </w:rPr>
              <w:t xml:space="preserve"> på underleverandør</w:t>
            </w:r>
          </w:p>
        </w:tc>
        <w:tc>
          <w:tcPr>
            <w:tcW w:w="2684" w:type="dxa"/>
          </w:tcPr>
          <w:p w14:paraId="4B229F82" w14:textId="6E558BB0" w:rsidR="00304FEB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 xml:space="preserve">Hvilken del av kontrakten er tiltenkt utført av underleverandøren </w:t>
            </w:r>
          </w:p>
        </w:tc>
        <w:tc>
          <w:tcPr>
            <w:tcW w:w="3902" w:type="dxa"/>
          </w:tcPr>
          <w:p w14:paraId="0A4E1CA4" w14:textId="3CEFCD10" w:rsidR="00304FEB" w:rsidRPr="00234ADF" w:rsidRDefault="00304FEB" w:rsidP="2EBB7495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2F117E" w:rsidRPr="00234ADF" w14:paraId="0ACD7DF8" w14:textId="77777777" w:rsidTr="0268A38F">
        <w:trPr>
          <w:trHeight w:val="729"/>
        </w:trPr>
        <w:tc>
          <w:tcPr>
            <w:tcW w:w="2474" w:type="dxa"/>
          </w:tcPr>
          <w:p w14:paraId="25603A8E" w14:textId="585CC509" w:rsidR="00304FEB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color w:val="0070C0"/>
              </w:rPr>
              <w:t xml:space="preserve">[Navn </w:t>
            </w:r>
            <w:r w:rsidR="36608DB1" w:rsidRPr="00234ADF">
              <w:rPr>
                <w:rFonts w:ascii="Arial" w:eastAsia="Arial" w:hAnsi="Arial" w:cs="Arial"/>
                <w:color w:val="0070C0"/>
              </w:rPr>
              <w:t xml:space="preserve">og registreringsland </w:t>
            </w:r>
            <w:r w:rsidRPr="00234ADF">
              <w:rPr>
                <w:rFonts w:ascii="Arial" w:eastAsia="Arial" w:hAnsi="Arial" w:cs="Arial"/>
                <w:color w:val="0070C0"/>
              </w:rPr>
              <w:t>på underleverandør</w:t>
            </w:r>
          </w:p>
        </w:tc>
        <w:tc>
          <w:tcPr>
            <w:tcW w:w="2684" w:type="dxa"/>
          </w:tcPr>
          <w:p w14:paraId="77B31873" w14:textId="3C8898CA" w:rsidR="00304FEB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Hvilken del av kontrakten er tiltenkt utført av underleverandøren</w:t>
            </w:r>
          </w:p>
        </w:tc>
        <w:tc>
          <w:tcPr>
            <w:tcW w:w="3902" w:type="dxa"/>
          </w:tcPr>
          <w:p w14:paraId="2CBDDCD4" w14:textId="725EC38B" w:rsidR="00304FEB" w:rsidRPr="00234ADF" w:rsidRDefault="00304FEB" w:rsidP="2EBB7495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2F117E" w:rsidRPr="00234ADF" w14:paraId="01D01507" w14:textId="77777777" w:rsidTr="0268A38F">
        <w:trPr>
          <w:trHeight w:val="729"/>
        </w:trPr>
        <w:tc>
          <w:tcPr>
            <w:tcW w:w="2474" w:type="dxa"/>
          </w:tcPr>
          <w:p w14:paraId="08665B7A" w14:textId="30E00582" w:rsidR="00304FEB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  <w:b/>
                <w:bCs/>
              </w:rPr>
            </w:pPr>
            <w:r w:rsidRPr="00234ADF">
              <w:rPr>
                <w:rFonts w:ascii="Arial" w:eastAsia="Arial" w:hAnsi="Arial" w:cs="Arial"/>
                <w:color w:val="0070C0"/>
              </w:rPr>
              <w:t>[Navn</w:t>
            </w:r>
            <w:r w:rsidR="2CCEBAF7" w:rsidRPr="00234ADF">
              <w:rPr>
                <w:rFonts w:ascii="Arial" w:eastAsia="Arial" w:hAnsi="Arial" w:cs="Arial"/>
                <w:color w:val="0070C0"/>
              </w:rPr>
              <w:t xml:space="preserve"> og registreringsland</w:t>
            </w:r>
            <w:r w:rsidRPr="00234ADF">
              <w:rPr>
                <w:rFonts w:ascii="Arial" w:eastAsia="Arial" w:hAnsi="Arial" w:cs="Arial"/>
                <w:color w:val="0070C0"/>
              </w:rPr>
              <w:t xml:space="preserve"> på underleverandør</w:t>
            </w:r>
          </w:p>
        </w:tc>
        <w:tc>
          <w:tcPr>
            <w:tcW w:w="2684" w:type="dxa"/>
          </w:tcPr>
          <w:p w14:paraId="59D01CA1" w14:textId="3BC87606" w:rsidR="00304FEB" w:rsidRPr="00234ADF" w:rsidRDefault="00A94312" w:rsidP="2EBB7495">
            <w:pPr>
              <w:spacing w:after="120"/>
              <w:jc w:val="left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Hvilken del av kontrakten er tiltenkt utført av underleverandøren</w:t>
            </w:r>
          </w:p>
        </w:tc>
        <w:tc>
          <w:tcPr>
            <w:tcW w:w="3902" w:type="dxa"/>
          </w:tcPr>
          <w:p w14:paraId="1FE72701" w14:textId="68275343" w:rsidR="00304FEB" w:rsidRPr="00234ADF" w:rsidRDefault="00304FEB" w:rsidP="2EBB7495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</w:p>
        </w:tc>
      </w:tr>
    </w:tbl>
    <w:p w14:paraId="22332F9A" w14:textId="3CAE4367" w:rsidR="00F03525" w:rsidRPr="00234ADF" w:rsidRDefault="00F03525" w:rsidP="2EBB7495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E66A35" w:rsidRPr="00234ADF" w14:paraId="19FA1232" w14:textId="77777777" w:rsidTr="0268A38F">
        <w:trPr>
          <w:cantSplit/>
        </w:trPr>
        <w:tc>
          <w:tcPr>
            <w:tcW w:w="9062" w:type="dxa"/>
            <w:shd w:val="clear" w:color="auto" w:fill="F2F2F2" w:themeFill="background2" w:themeFillShade="F2"/>
          </w:tcPr>
          <w:p w14:paraId="20453474" w14:textId="36873791" w:rsidR="00E66A35" w:rsidRPr="00234ADF" w:rsidRDefault="10DE25C3" w:rsidP="2EBB7495">
            <w:pPr>
              <w:pStyle w:val="Overskrift2"/>
              <w:spacing w:before="0" w:after="0"/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</w:pPr>
            <w:r w:rsidRPr="00234ADF"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  <w:t>Beskrivelse av tilbyder</w:t>
            </w:r>
          </w:p>
        </w:tc>
      </w:tr>
      <w:tr w:rsidR="00E66A35" w:rsidRPr="00234ADF" w14:paraId="657CDC10" w14:textId="77777777" w:rsidTr="0268A38F">
        <w:trPr>
          <w:cantSplit/>
        </w:trPr>
        <w:tc>
          <w:tcPr>
            <w:tcW w:w="9062" w:type="dxa"/>
          </w:tcPr>
          <w:p w14:paraId="2998C9A7" w14:textId="5AEFC7C0" w:rsidR="00E66A35" w:rsidRPr="00234ADF" w:rsidRDefault="2045524E" w:rsidP="2EBB7495">
            <w:pPr>
              <w:spacing w:after="120"/>
              <w:rPr>
                <w:rFonts w:ascii="Arial" w:eastAsia="Arial" w:hAnsi="Arial" w:cs="Arial"/>
                <w:color w:val="D74E4E" w:themeColor="accent1"/>
              </w:rPr>
            </w:pPr>
            <w:r w:rsidRPr="00234ADF">
              <w:rPr>
                <w:rFonts w:ascii="Arial" w:eastAsia="Arial" w:hAnsi="Arial" w:cs="Arial"/>
                <w:color w:val="0070C0"/>
              </w:rPr>
              <w:t>[Beskrivelse</w:t>
            </w:r>
            <w:r w:rsidR="1D3F3DE5" w:rsidRPr="00234ADF">
              <w:rPr>
                <w:rFonts w:ascii="Arial" w:eastAsia="Arial" w:hAnsi="Arial" w:cs="Arial"/>
                <w:color w:val="0070C0"/>
              </w:rPr>
              <w:t>, maksimum 400 ord</w:t>
            </w:r>
            <w:r w:rsidRPr="00234ADF">
              <w:rPr>
                <w:rFonts w:ascii="Arial" w:eastAsia="Arial" w:hAnsi="Arial" w:cs="Arial"/>
                <w:color w:val="0070C0"/>
              </w:rPr>
              <w:t>]</w:t>
            </w:r>
          </w:p>
        </w:tc>
      </w:tr>
    </w:tbl>
    <w:p w14:paraId="2E613525" w14:textId="1DCBF778" w:rsidR="00E66A35" w:rsidRPr="00234ADF" w:rsidRDefault="00E66A35" w:rsidP="2EBB7495">
      <w:pPr>
        <w:jc w:val="left"/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2F117E" w:rsidRPr="00234ADF" w14:paraId="2DB64B0C" w14:textId="77777777" w:rsidTr="0268A38F">
        <w:trPr>
          <w:cantSplit/>
        </w:trPr>
        <w:tc>
          <w:tcPr>
            <w:tcW w:w="9062" w:type="dxa"/>
            <w:gridSpan w:val="2"/>
            <w:shd w:val="clear" w:color="auto" w:fill="F2F2F2" w:themeFill="background2" w:themeFillShade="F2"/>
          </w:tcPr>
          <w:p w14:paraId="66719036" w14:textId="45B15E54" w:rsidR="00554334" w:rsidRPr="00234ADF" w:rsidRDefault="00A94312" w:rsidP="2EBB7495">
            <w:pPr>
              <w:pStyle w:val="Overskrift2"/>
              <w:spacing w:before="0" w:after="0"/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</w:pPr>
            <w:r w:rsidRPr="00234ADF"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  <w:lastRenderedPageBreak/>
              <w:t>Erklæring og signatur</w:t>
            </w:r>
            <w:r w:rsidR="138655FB" w:rsidRPr="00234ADF">
              <w:rPr>
                <w:rFonts w:ascii="Arial" w:eastAsia="Arial" w:hAnsi="Arial" w:cs="Arial"/>
                <w:b/>
                <w:bCs/>
                <w:color w:val="auto"/>
                <w:sz w:val="20"/>
                <w:szCs w:val="20"/>
                <w:lang w:eastAsia="en-US"/>
              </w:rPr>
              <w:t>:</w:t>
            </w:r>
          </w:p>
        </w:tc>
      </w:tr>
      <w:tr w:rsidR="002F117E" w:rsidRPr="00234ADF" w14:paraId="0AC144BF" w14:textId="77777777" w:rsidTr="0268A38F">
        <w:trPr>
          <w:cantSplit/>
        </w:trPr>
        <w:tc>
          <w:tcPr>
            <w:tcW w:w="9062" w:type="dxa"/>
            <w:gridSpan w:val="2"/>
          </w:tcPr>
          <w:p w14:paraId="4569E69F" w14:textId="685F1DBF" w:rsidR="006050B2" w:rsidRPr="00234ADF" w:rsidRDefault="00A94312" w:rsidP="2EBB7495">
            <w:pPr>
              <w:spacing w:after="120"/>
              <w:rPr>
                <w:rFonts w:ascii="Arial" w:eastAsia="Arial" w:hAnsi="Arial" w:cs="Arial"/>
                <w:color w:val="D74E4E" w:themeColor="accent1"/>
              </w:rPr>
            </w:pPr>
            <w:r w:rsidRPr="00234ADF">
              <w:rPr>
                <w:rFonts w:ascii="Arial" w:eastAsia="Arial" w:hAnsi="Arial" w:cs="Arial"/>
              </w:rPr>
              <w:t xml:space="preserve">Vi leverer med dette forespørsel om å delta i konkurransen om </w:t>
            </w:r>
            <w:r w:rsidR="274ECD41" w:rsidRPr="00234ADF">
              <w:rPr>
                <w:rFonts w:ascii="Arial" w:eastAsia="Arial" w:hAnsi="Arial" w:cs="Arial"/>
              </w:rPr>
              <w:t>Fagsystem for kirkelige aktiviteter</w:t>
            </w:r>
            <w:r w:rsidR="4462BCDC" w:rsidRPr="00234ADF">
              <w:rPr>
                <w:rFonts w:ascii="Arial" w:eastAsia="Arial" w:hAnsi="Arial" w:cs="Arial"/>
              </w:rPr>
              <w:t xml:space="preserve"> «Church Management System»</w:t>
            </w:r>
            <w:r w:rsidR="274ECD41" w:rsidRPr="00234ADF">
              <w:rPr>
                <w:rFonts w:ascii="Arial" w:eastAsia="Arial" w:hAnsi="Arial" w:cs="Arial"/>
              </w:rPr>
              <w:t>.</w:t>
            </w:r>
          </w:p>
        </w:tc>
      </w:tr>
      <w:tr w:rsidR="002F117E" w:rsidRPr="00234ADF" w14:paraId="6CCFEE58" w14:textId="77777777" w:rsidTr="0268A38F">
        <w:trPr>
          <w:cantSplit/>
        </w:trPr>
        <w:tc>
          <w:tcPr>
            <w:tcW w:w="3539" w:type="dxa"/>
          </w:tcPr>
          <w:p w14:paraId="337704D7" w14:textId="77777777" w:rsidR="0055433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Sted og dato</w:t>
            </w:r>
          </w:p>
        </w:tc>
        <w:tc>
          <w:tcPr>
            <w:tcW w:w="5523" w:type="dxa"/>
          </w:tcPr>
          <w:p w14:paraId="78018172" w14:textId="2CC7BE4E" w:rsidR="00554334" w:rsidRPr="00234ADF" w:rsidRDefault="00554334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2F117E" w:rsidRPr="00234ADF" w14:paraId="6C9440DA" w14:textId="77777777" w:rsidTr="0268A38F">
        <w:trPr>
          <w:cantSplit/>
          <w:trHeight w:val="610"/>
        </w:trPr>
        <w:tc>
          <w:tcPr>
            <w:tcW w:w="3539" w:type="dxa"/>
          </w:tcPr>
          <w:p w14:paraId="7FF79097" w14:textId="77777777" w:rsidR="00554334" w:rsidRPr="00234ADF" w:rsidRDefault="00A94312" w:rsidP="2EBB7495">
            <w:pPr>
              <w:spacing w:after="120"/>
              <w:rPr>
                <w:rFonts w:ascii="Arial" w:eastAsia="Arial" w:hAnsi="Arial" w:cs="Arial"/>
              </w:rPr>
            </w:pPr>
            <w:r w:rsidRPr="00234ADF">
              <w:rPr>
                <w:rFonts w:ascii="Arial" w:eastAsia="Arial" w:hAnsi="Arial" w:cs="Arial"/>
              </w:rPr>
              <w:t>Underskrift</w:t>
            </w:r>
          </w:p>
        </w:tc>
        <w:tc>
          <w:tcPr>
            <w:tcW w:w="5523" w:type="dxa"/>
          </w:tcPr>
          <w:p w14:paraId="5772DCFA" w14:textId="049201DC" w:rsidR="00554334" w:rsidRPr="00234ADF" w:rsidRDefault="00554334" w:rsidP="2EBB7495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7EF30B96" w14:textId="77777777" w:rsidR="00F03525" w:rsidRPr="00234ADF" w:rsidRDefault="00F03525" w:rsidP="468D546A">
      <w:pPr>
        <w:jc w:val="left"/>
        <w:rPr>
          <w:rFonts w:ascii="Arial" w:eastAsia="Arial" w:hAnsi="Arial" w:cs="Arial"/>
        </w:rPr>
      </w:pPr>
    </w:p>
    <w:p w14:paraId="1A35B9D0" w14:textId="77777777" w:rsidR="00F03525" w:rsidRPr="007B4FF2" w:rsidRDefault="00F03525" w:rsidP="468D546A">
      <w:pPr>
        <w:jc w:val="left"/>
        <w:rPr>
          <w:rFonts w:ascii="Arial" w:eastAsia="Arial" w:hAnsi="Arial" w:cs="Arial"/>
        </w:rPr>
      </w:pPr>
    </w:p>
    <w:sectPr w:rsidR="00F03525" w:rsidRPr="007B4FF2" w:rsidSect="00241F1A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16A8D6" w14:textId="77777777" w:rsidR="00B77F72" w:rsidRPr="00234ADF" w:rsidRDefault="00B77F72" w:rsidP="00186E6B">
      <w:r w:rsidRPr="00234ADF">
        <w:separator/>
      </w:r>
    </w:p>
    <w:p w14:paraId="5557ED23" w14:textId="77777777" w:rsidR="00B77F72" w:rsidRPr="00234ADF" w:rsidRDefault="00B77F72" w:rsidP="00186E6B"/>
    <w:p w14:paraId="293137ED" w14:textId="77777777" w:rsidR="00B77F72" w:rsidRPr="00234ADF" w:rsidRDefault="00B77F72" w:rsidP="00186E6B"/>
    <w:p w14:paraId="603B3B43" w14:textId="77777777" w:rsidR="00B77F72" w:rsidRPr="00234ADF" w:rsidRDefault="00B77F72" w:rsidP="00186E6B"/>
  </w:endnote>
  <w:endnote w:type="continuationSeparator" w:id="0">
    <w:p w14:paraId="2B3AC49C" w14:textId="77777777" w:rsidR="00B77F72" w:rsidRPr="00234ADF" w:rsidRDefault="00B77F72" w:rsidP="00186E6B">
      <w:r w:rsidRPr="00234ADF">
        <w:continuationSeparator/>
      </w:r>
    </w:p>
    <w:p w14:paraId="089567FF" w14:textId="77777777" w:rsidR="00B77F72" w:rsidRPr="00234ADF" w:rsidRDefault="00B77F72" w:rsidP="00186E6B"/>
    <w:p w14:paraId="66C35483" w14:textId="77777777" w:rsidR="00B77F72" w:rsidRPr="00234ADF" w:rsidRDefault="00B77F72" w:rsidP="00186E6B"/>
    <w:p w14:paraId="6E8E0C3D" w14:textId="77777777" w:rsidR="00B77F72" w:rsidRPr="00234ADF" w:rsidRDefault="00B77F72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323678A6-0EF6-4D09-ADD3-461C733E96C8}"/>
    <w:embedBold r:id="rId2" w:fontKey="{502079EA-DFA0-4E70-A79A-48DB282A33D8}"/>
    <w:embedItalic r:id="rId3" w:fontKey="{DC60AEB3-F16D-455F-8B8A-0528F7DA63F1}"/>
    <w:embedBoldItalic r:id="rId4" w:fontKey="{F47A9BBA-714D-416E-8DE3-8A700A8FB10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1311E02-6F54-4847-B78F-56D934E9FC95}"/>
    <w:embedBold r:id="rId6" w:fontKey="{CC25E409-FADC-41EA-83E5-B4961089DCA5}"/>
    <w:embedItalic r:id="rId7" w:fontKey="{7AD3DDEC-23C2-4D33-B5D5-C3D09242A83D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8" w:fontKey="{4626D215-AFB1-43AC-9E8C-B066BD41F760}"/>
    <w:embedItalic r:id="rId9" w:fontKey="{02A56D4B-E9BB-470F-AF1C-EE7EBDF4E57E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0" w:fontKey="{DAA7333D-7612-4906-8567-E498841A7275}"/>
  </w:font>
  <w:font w:name="Biryani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B2402D39-BFB7-4814-B0AF-9A78D8271F91}"/>
    <w:embedBold r:id="rId12" w:fontKey="{BDCB4641-7DB5-4B56-B71F-B0856DC7F56A}"/>
    <w:embedItalic r:id="rId13" w:fontKey="{1F0A7E4A-8E6F-411D-BF5C-7A18135F336A}"/>
    <w:embedBoldItalic r:id="rId14" w:fontKey="{A549E3E0-6CF9-46B1-8A7B-56B444C90BD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377E52CF-AE77-49C7-9009-E7A47C23E4EE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16" w:fontKey="{475ABF3D-8AA3-44A2-990D-624D42BCB9F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22F12" w14:textId="77777777" w:rsidR="00677499" w:rsidRPr="00234ADF" w:rsidRDefault="0067749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2F117E" w:rsidRPr="00234ADF" w14:paraId="7DBC449C" w14:textId="77777777" w:rsidTr="00CC43D2">
      <w:tc>
        <w:tcPr>
          <w:tcW w:w="3020" w:type="dxa"/>
        </w:tcPr>
        <w:p w14:paraId="45C2025B" w14:textId="6519F7D8" w:rsidR="00CC43D2" w:rsidRPr="00234ADF" w:rsidRDefault="00CC43D2" w:rsidP="00186E6B">
          <w:pPr>
            <w:pStyle w:val="Topp-ogbunntekst"/>
            <w:rPr>
              <w:rFonts w:ascii="Arial" w:hAnsi="Arial" w:cs="Arial"/>
              <w:noProof/>
            </w:rPr>
          </w:pPr>
        </w:p>
      </w:tc>
      <w:tc>
        <w:tcPr>
          <w:tcW w:w="3020" w:type="dxa"/>
        </w:tcPr>
        <w:p w14:paraId="3EE12F41" w14:textId="77777777" w:rsidR="00CC43D2" w:rsidRPr="00234ADF" w:rsidRDefault="00CC43D2" w:rsidP="00186E6B">
          <w:pPr>
            <w:pStyle w:val="Topp-ogbunntekst"/>
            <w:rPr>
              <w:rFonts w:ascii="Arial" w:hAnsi="Arial" w:cs="Arial"/>
              <w:noProof/>
            </w:rPr>
          </w:pPr>
        </w:p>
      </w:tc>
      <w:tc>
        <w:tcPr>
          <w:tcW w:w="3020" w:type="dxa"/>
        </w:tcPr>
        <w:p w14:paraId="5FDEB46B" w14:textId="77777777" w:rsidR="00CC43D2" w:rsidRPr="00234ADF" w:rsidRDefault="00A94312" w:rsidP="00186E6B">
          <w:pPr>
            <w:pStyle w:val="Topp-ogbunntekst"/>
            <w:jc w:val="right"/>
            <w:rPr>
              <w:rFonts w:ascii="Arial" w:hAnsi="Arial" w:cs="Arial"/>
              <w:b/>
              <w:noProof/>
              <w:sz w:val="20"/>
              <w:szCs w:val="20"/>
            </w:rPr>
          </w:pP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instrText xml:space="preserve"> PAGE </w:instrTex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 xml:space="preserve"> av 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instrText xml:space="preserve"> NUMPAGES </w:instrTex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</w:p>
      </w:tc>
    </w:tr>
  </w:tbl>
  <w:p w14:paraId="5E4844E8" w14:textId="77777777" w:rsidR="00186E6B" w:rsidRPr="00234ADF" w:rsidRDefault="00186E6B" w:rsidP="00186E6B">
    <w:pPr>
      <w:rPr>
        <w:rFonts w:ascii="Arial" w:hAnsi="Arial"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2F117E" w:rsidRPr="00234ADF" w14:paraId="20C5EB3B" w14:textId="77777777">
      <w:tc>
        <w:tcPr>
          <w:tcW w:w="3020" w:type="dxa"/>
        </w:tcPr>
        <w:p w14:paraId="24AC5077" w14:textId="6D60140B" w:rsidR="007B4FF2" w:rsidRPr="00234ADF" w:rsidRDefault="007B4FF2" w:rsidP="007B4FF2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0197A2D3" w14:textId="77777777" w:rsidR="007B4FF2" w:rsidRPr="00234ADF" w:rsidRDefault="007B4FF2" w:rsidP="007B4FF2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314E37F8" w14:textId="77777777" w:rsidR="007B4FF2" w:rsidRPr="00234ADF" w:rsidRDefault="00A94312" w:rsidP="007B4FF2">
          <w:pPr>
            <w:pStyle w:val="Topp-ogbunntekst"/>
            <w:spacing w:after="120"/>
            <w:jc w:val="right"/>
            <w:rPr>
              <w:rFonts w:ascii="Arial" w:hAnsi="Arial" w:cs="Arial"/>
              <w:b/>
              <w:noProof/>
              <w:sz w:val="20"/>
              <w:szCs w:val="20"/>
            </w:rPr>
          </w:pP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instrText xml:space="preserve"> PAGE </w:instrTex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>1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 xml:space="preserve"> av 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begin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instrText xml:space="preserve"> NUMPAGES </w:instrTex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separate"/>
          </w:r>
          <w:r w:rsidRPr="00234ADF">
            <w:rPr>
              <w:rFonts w:ascii="Arial" w:hAnsi="Arial" w:cs="Arial"/>
              <w:noProof/>
              <w:sz w:val="20"/>
              <w:szCs w:val="20"/>
            </w:rPr>
            <w:t>3</w:t>
          </w:r>
          <w:r w:rsidRPr="00234ADF">
            <w:rPr>
              <w:rFonts w:ascii="Arial" w:hAnsi="Arial" w:cs="Arial"/>
              <w:noProof/>
              <w:sz w:val="20"/>
              <w:szCs w:val="20"/>
            </w:rPr>
            <w:fldChar w:fldCharType="end"/>
          </w:r>
        </w:p>
      </w:tc>
    </w:tr>
  </w:tbl>
  <w:p w14:paraId="50A453DD" w14:textId="77777777" w:rsidR="007B4FF2" w:rsidRPr="00234ADF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8ABF62" w14:textId="77777777" w:rsidR="00B77F72" w:rsidRPr="00234ADF" w:rsidRDefault="00B77F72" w:rsidP="00186E6B">
      <w:r w:rsidRPr="00234ADF">
        <w:separator/>
      </w:r>
    </w:p>
    <w:p w14:paraId="13DCCF12" w14:textId="77777777" w:rsidR="00B77F72" w:rsidRPr="00234ADF" w:rsidRDefault="00B77F72" w:rsidP="00186E6B"/>
    <w:p w14:paraId="1900AF6C" w14:textId="77777777" w:rsidR="00B77F72" w:rsidRPr="00234ADF" w:rsidRDefault="00B77F72" w:rsidP="00186E6B"/>
  </w:footnote>
  <w:footnote w:type="continuationSeparator" w:id="0">
    <w:p w14:paraId="727E5252" w14:textId="77777777" w:rsidR="00B77F72" w:rsidRPr="00234ADF" w:rsidRDefault="00B77F72" w:rsidP="00186E6B">
      <w:r w:rsidRPr="00234ADF">
        <w:continuationSeparator/>
      </w:r>
    </w:p>
    <w:p w14:paraId="7329054D" w14:textId="77777777" w:rsidR="00B77F72" w:rsidRPr="00234ADF" w:rsidRDefault="00B77F72" w:rsidP="00186E6B"/>
    <w:p w14:paraId="07BD625F" w14:textId="77777777" w:rsidR="00B77F72" w:rsidRPr="00234ADF" w:rsidRDefault="00B77F72" w:rsidP="00186E6B"/>
    <w:p w14:paraId="077392AF" w14:textId="77777777" w:rsidR="00B77F72" w:rsidRPr="00234ADF" w:rsidRDefault="00B77F72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8CAB9" w14:textId="77777777" w:rsidR="00677499" w:rsidRPr="00234ADF" w:rsidRDefault="0067749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15E6DF70" w:rsidR="00DF22C7" w:rsidRPr="00234ADF" w:rsidRDefault="00A94312" w:rsidP="00DF22C7">
    <w:pPr>
      <w:pStyle w:val="Topp-ogbunntekst"/>
      <w:rPr>
        <w:noProof/>
        <w:sz w:val="14"/>
        <w:szCs w:val="14"/>
      </w:rPr>
    </w:pPr>
    <w:r w:rsidRPr="00234ADF">
      <w:rPr>
        <w:noProof/>
      </w:rPr>
      <w:drawing>
        <wp:anchor distT="0" distB="0" distL="114300" distR="114300" simplePos="0" relativeHeight="251658240" behindDoc="0" locked="0" layoutInCell="1" allowOverlap="1" wp14:anchorId="26A65B24" wp14:editId="67A10618">
          <wp:simplePos x="0" y="0"/>
          <wp:positionH relativeFrom="margin">
            <wp:align>left</wp:align>
          </wp:positionH>
          <wp:positionV relativeFrom="margin">
            <wp:posOffset>-720090</wp:posOffset>
          </wp:positionV>
          <wp:extent cx="2120400" cy="352800"/>
          <wp:effectExtent l="0" t="0" r="0" b="9525"/>
          <wp:wrapSquare wrapText="bothSides"/>
          <wp:docPr id="514633785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1813256" name="Bilde 521813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20400" cy="35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3ACFA64" w14:textId="25F48B1C" w:rsidR="00E9590A" w:rsidRPr="00234ADF" w:rsidRDefault="0268A38F" w:rsidP="0268A38F">
    <w:pPr>
      <w:pStyle w:val="Topptekst"/>
      <w:spacing w:after="240"/>
      <w:rPr>
        <w:rFonts w:ascii="Arial" w:eastAsia="Arial" w:hAnsi="Arial" w:cs="Arial"/>
        <w:sz w:val="16"/>
        <w:szCs w:val="16"/>
      </w:rPr>
    </w:pPr>
    <w:r w:rsidRPr="00234ADF">
      <w:rPr>
        <w:rFonts w:ascii="Arial" w:eastAsia="Arial" w:hAnsi="Arial" w:cs="Arial"/>
        <w:sz w:val="16"/>
        <w:szCs w:val="16"/>
      </w:rPr>
      <w:t>Vedlegg 1 – Forespørselsskjema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15CE62" w14:textId="4A81BC52" w:rsidR="00DF22C7" w:rsidRPr="00234ADF" w:rsidRDefault="0268A38F" w:rsidP="2EBB7495">
    <w:pPr>
      <w:pStyle w:val="Topp-ogbunntekst"/>
      <w:rPr>
        <w:noProof/>
      </w:rPr>
    </w:pPr>
    <w:r w:rsidRPr="00234ADF">
      <w:rPr>
        <w:noProof/>
      </w:rPr>
      <w:drawing>
        <wp:inline distT="0" distB="0" distL="0" distR="0" wp14:anchorId="5008C40E" wp14:editId="23804690">
          <wp:extent cx="2114550" cy="361950"/>
          <wp:effectExtent l="0" t="0" r="0" b="0"/>
          <wp:docPr id="39317692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317692" name="Picture 3931769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245C4470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0944C59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AA247A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5E8CA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88555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A3EBB4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E2A9BD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DFA8F6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680EA9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9B3CD2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D98FC66" w:tentative="1">
      <w:start w:val="1"/>
      <w:numFmt w:val="lowerLetter"/>
      <w:lvlText w:val="%2."/>
      <w:lvlJc w:val="left"/>
      <w:pPr>
        <w:ind w:left="1440" w:hanging="360"/>
      </w:pPr>
    </w:lvl>
    <w:lvl w:ilvl="2" w:tplc="9B1C0186" w:tentative="1">
      <w:start w:val="1"/>
      <w:numFmt w:val="lowerRoman"/>
      <w:lvlText w:val="%3."/>
      <w:lvlJc w:val="right"/>
      <w:pPr>
        <w:ind w:left="2160" w:hanging="180"/>
      </w:pPr>
    </w:lvl>
    <w:lvl w:ilvl="3" w:tplc="F4BA41A4" w:tentative="1">
      <w:start w:val="1"/>
      <w:numFmt w:val="decimal"/>
      <w:lvlText w:val="%4."/>
      <w:lvlJc w:val="left"/>
      <w:pPr>
        <w:ind w:left="2880" w:hanging="360"/>
      </w:pPr>
    </w:lvl>
    <w:lvl w:ilvl="4" w:tplc="94CE1DD6" w:tentative="1">
      <w:start w:val="1"/>
      <w:numFmt w:val="lowerLetter"/>
      <w:lvlText w:val="%5."/>
      <w:lvlJc w:val="left"/>
      <w:pPr>
        <w:ind w:left="3600" w:hanging="360"/>
      </w:pPr>
    </w:lvl>
    <w:lvl w:ilvl="5" w:tplc="FA007BE2" w:tentative="1">
      <w:start w:val="1"/>
      <w:numFmt w:val="lowerRoman"/>
      <w:lvlText w:val="%6."/>
      <w:lvlJc w:val="right"/>
      <w:pPr>
        <w:ind w:left="4320" w:hanging="180"/>
      </w:pPr>
    </w:lvl>
    <w:lvl w:ilvl="6" w:tplc="0D3ADF46" w:tentative="1">
      <w:start w:val="1"/>
      <w:numFmt w:val="decimal"/>
      <w:lvlText w:val="%7."/>
      <w:lvlJc w:val="left"/>
      <w:pPr>
        <w:ind w:left="5040" w:hanging="360"/>
      </w:pPr>
    </w:lvl>
    <w:lvl w:ilvl="7" w:tplc="20FCE4BE" w:tentative="1">
      <w:start w:val="1"/>
      <w:numFmt w:val="lowerLetter"/>
      <w:lvlText w:val="%8."/>
      <w:lvlJc w:val="left"/>
      <w:pPr>
        <w:ind w:left="5760" w:hanging="360"/>
      </w:pPr>
    </w:lvl>
    <w:lvl w:ilvl="8" w:tplc="E3E8DE3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74F08D94">
      <w:start w:val="1"/>
      <w:numFmt w:val="lowerLetter"/>
      <w:lvlText w:val="%1)"/>
      <w:lvlJc w:val="left"/>
      <w:pPr>
        <w:ind w:left="720" w:hanging="360"/>
      </w:pPr>
    </w:lvl>
    <w:lvl w:ilvl="1" w:tplc="F4A2A7C8" w:tentative="1">
      <w:start w:val="1"/>
      <w:numFmt w:val="lowerLetter"/>
      <w:lvlText w:val="%2."/>
      <w:lvlJc w:val="left"/>
      <w:pPr>
        <w:ind w:left="1440" w:hanging="360"/>
      </w:pPr>
    </w:lvl>
    <w:lvl w:ilvl="2" w:tplc="4CB425A0" w:tentative="1">
      <w:start w:val="1"/>
      <w:numFmt w:val="lowerRoman"/>
      <w:lvlText w:val="%3."/>
      <w:lvlJc w:val="right"/>
      <w:pPr>
        <w:ind w:left="2160" w:hanging="180"/>
      </w:pPr>
    </w:lvl>
    <w:lvl w:ilvl="3" w:tplc="C8D2A61C" w:tentative="1">
      <w:start w:val="1"/>
      <w:numFmt w:val="decimal"/>
      <w:lvlText w:val="%4."/>
      <w:lvlJc w:val="left"/>
      <w:pPr>
        <w:ind w:left="2880" w:hanging="360"/>
      </w:pPr>
    </w:lvl>
    <w:lvl w:ilvl="4" w:tplc="EDE86DEA" w:tentative="1">
      <w:start w:val="1"/>
      <w:numFmt w:val="lowerLetter"/>
      <w:lvlText w:val="%5."/>
      <w:lvlJc w:val="left"/>
      <w:pPr>
        <w:ind w:left="3600" w:hanging="360"/>
      </w:pPr>
    </w:lvl>
    <w:lvl w:ilvl="5" w:tplc="1AB05B6C" w:tentative="1">
      <w:start w:val="1"/>
      <w:numFmt w:val="lowerRoman"/>
      <w:lvlText w:val="%6."/>
      <w:lvlJc w:val="right"/>
      <w:pPr>
        <w:ind w:left="4320" w:hanging="180"/>
      </w:pPr>
    </w:lvl>
    <w:lvl w:ilvl="6" w:tplc="ABE4C80A" w:tentative="1">
      <w:start w:val="1"/>
      <w:numFmt w:val="decimal"/>
      <w:lvlText w:val="%7."/>
      <w:lvlJc w:val="left"/>
      <w:pPr>
        <w:ind w:left="5040" w:hanging="360"/>
      </w:pPr>
    </w:lvl>
    <w:lvl w:ilvl="7" w:tplc="DF381B20" w:tentative="1">
      <w:start w:val="1"/>
      <w:numFmt w:val="lowerLetter"/>
      <w:lvlText w:val="%8."/>
      <w:lvlJc w:val="left"/>
      <w:pPr>
        <w:ind w:left="5760" w:hanging="360"/>
      </w:pPr>
    </w:lvl>
    <w:lvl w:ilvl="8" w:tplc="DB68A0C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FBBACE5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3226362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E06185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E4EFF0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E70984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7C6A68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638F11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804F2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D72B51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A980382A"/>
    <w:lvl w:ilvl="0" w:tplc="286292B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316AE0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9B83EB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3AE1AC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8C41E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D309CB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4708D6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44C54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1259E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4E44D8A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DE4F7D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9481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34A97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FCE3A3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DF6313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FEA4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F6855F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1AA7E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9CC498BE">
      <w:start w:val="1"/>
      <w:numFmt w:val="decimal"/>
      <w:lvlText w:val="%1."/>
      <w:lvlJc w:val="left"/>
      <w:pPr>
        <w:ind w:left="1428" w:hanging="360"/>
      </w:pPr>
    </w:lvl>
    <w:lvl w:ilvl="1" w:tplc="25E0842A" w:tentative="1">
      <w:start w:val="1"/>
      <w:numFmt w:val="lowerLetter"/>
      <w:lvlText w:val="%2."/>
      <w:lvlJc w:val="left"/>
      <w:pPr>
        <w:ind w:left="2148" w:hanging="360"/>
      </w:pPr>
    </w:lvl>
    <w:lvl w:ilvl="2" w:tplc="BF721846" w:tentative="1">
      <w:start w:val="1"/>
      <w:numFmt w:val="lowerRoman"/>
      <w:lvlText w:val="%3."/>
      <w:lvlJc w:val="right"/>
      <w:pPr>
        <w:ind w:left="2868" w:hanging="180"/>
      </w:pPr>
    </w:lvl>
    <w:lvl w:ilvl="3" w:tplc="9B1AD392" w:tentative="1">
      <w:start w:val="1"/>
      <w:numFmt w:val="decimal"/>
      <w:lvlText w:val="%4."/>
      <w:lvlJc w:val="left"/>
      <w:pPr>
        <w:ind w:left="3588" w:hanging="360"/>
      </w:pPr>
    </w:lvl>
    <w:lvl w:ilvl="4" w:tplc="2AAC8AA2" w:tentative="1">
      <w:start w:val="1"/>
      <w:numFmt w:val="lowerLetter"/>
      <w:lvlText w:val="%5."/>
      <w:lvlJc w:val="left"/>
      <w:pPr>
        <w:ind w:left="4308" w:hanging="360"/>
      </w:pPr>
    </w:lvl>
    <w:lvl w:ilvl="5" w:tplc="E21606AA" w:tentative="1">
      <w:start w:val="1"/>
      <w:numFmt w:val="lowerRoman"/>
      <w:lvlText w:val="%6."/>
      <w:lvlJc w:val="right"/>
      <w:pPr>
        <w:ind w:left="5028" w:hanging="180"/>
      </w:pPr>
    </w:lvl>
    <w:lvl w:ilvl="6" w:tplc="29A286DC" w:tentative="1">
      <w:start w:val="1"/>
      <w:numFmt w:val="decimal"/>
      <w:lvlText w:val="%7."/>
      <w:lvlJc w:val="left"/>
      <w:pPr>
        <w:ind w:left="5748" w:hanging="360"/>
      </w:pPr>
    </w:lvl>
    <w:lvl w:ilvl="7" w:tplc="43E61B9C" w:tentative="1">
      <w:start w:val="1"/>
      <w:numFmt w:val="lowerLetter"/>
      <w:lvlText w:val="%8."/>
      <w:lvlJc w:val="left"/>
      <w:pPr>
        <w:ind w:left="6468" w:hanging="360"/>
      </w:pPr>
    </w:lvl>
    <w:lvl w:ilvl="8" w:tplc="B3764D16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3056A3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230A83A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E00BF1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881B8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58FE8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FEE82C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209D8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44620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702525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417ED2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DA64BC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83E047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4A99D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74BA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A22E09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9C81E7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90CF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42AF09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0D751BE"/>
    <w:multiLevelType w:val="hybridMultilevel"/>
    <w:tmpl w:val="7C263CCA"/>
    <w:lvl w:ilvl="0" w:tplc="E9C48E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846D2E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39ADA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26EC3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B38F2D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224582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22E2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9832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E0C2B1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7D29654B"/>
    <w:multiLevelType w:val="hybridMultilevel"/>
    <w:tmpl w:val="4D9EFBDC"/>
    <w:lvl w:ilvl="0" w:tplc="135AE092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EB98CBA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1F1019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E1E23C2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706436A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60F8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641C14B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554A679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F8A34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2"/>
  </w:num>
  <w:num w:numId="4" w16cid:durableId="1956784572">
    <w:abstractNumId w:val="13"/>
  </w:num>
  <w:num w:numId="5" w16cid:durableId="708379070">
    <w:abstractNumId w:val="8"/>
  </w:num>
  <w:num w:numId="6" w16cid:durableId="1152024207">
    <w:abstractNumId w:val="10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1"/>
  </w:num>
  <w:num w:numId="12" w16cid:durableId="1743286399">
    <w:abstractNumId w:val="0"/>
  </w:num>
  <w:num w:numId="13" w16cid:durableId="1349602188">
    <w:abstractNumId w:val="1"/>
  </w:num>
  <w:num w:numId="14" w16cid:durableId="31241110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0491B"/>
    <w:rsid w:val="00011A44"/>
    <w:rsid w:val="00013911"/>
    <w:rsid w:val="00022553"/>
    <w:rsid w:val="000228B6"/>
    <w:rsid w:val="00025A91"/>
    <w:rsid w:val="0003165C"/>
    <w:rsid w:val="00032B93"/>
    <w:rsid w:val="00035ADF"/>
    <w:rsid w:val="00042ADA"/>
    <w:rsid w:val="00054A7F"/>
    <w:rsid w:val="00061151"/>
    <w:rsid w:val="00065998"/>
    <w:rsid w:val="00066E44"/>
    <w:rsid w:val="00070BC7"/>
    <w:rsid w:val="00076CDD"/>
    <w:rsid w:val="00083E71"/>
    <w:rsid w:val="000879B2"/>
    <w:rsid w:val="000919B3"/>
    <w:rsid w:val="00092A2E"/>
    <w:rsid w:val="000934B2"/>
    <w:rsid w:val="00094112"/>
    <w:rsid w:val="000943DD"/>
    <w:rsid w:val="000A18B1"/>
    <w:rsid w:val="000A3FC0"/>
    <w:rsid w:val="000A42F3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E7169"/>
    <w:rsid w:val="000F4B8D"/>
    <w:rsid w:val="00102BB4"/>
    <w:rsid w:val="00105EC1"/>
    <w:rsid w:val="001079C5"/>
    <w:rsid w:val="00110A65"/>
    <w:rsid w:val="001119E4"/>
    <w:rsid w:val="001160D8"/>
    <w:rsid w:val="00120F17"/>
    <w:rsid w:val="00122164"/>
    <w:rsid w:val="001233F9"/>
    <w:rsid w:val="00125A46"/>
    <w:rsid w:val="001261E2"/>
    <w:rsid w:val="00127BCA"/>
    <w:rsid w:val="00134F58"/>
    <w:rsid w:val="0014675F"/>
    <w:rsid w:val="00151406"/>
    <w:rsid w:val="0015291B"/>
    <w:rsid w:val="00152CF3"/>
    <w:rsid w:val="00154146"/>
    <w:rsid w:val="00154478"/>
    <w:rsid w:val="001574E7"/>
    <w:rsid w:val="00157BF7"/>
    <w:rsid w:val="00182345"/>
    <w:rsid w:val="00184952"/>
    <w:rsid w:val="00185BEE"/>
    <w:rsid w:val="00186E6B"/>
    <w:rsid w:val="00193A9B"/>
    <w:rsid w:val="001940AE"/>
    <w:rsid w:val="001A183F"/>
    <w:rsid w:val="001A1877"/>
    <w:rsid w:val="001A46B7"/>
    <w:rsid w:val="001A75BE"/>
    <w:rsid w:val="001A7A69"/>
    <w:rsid w:val="001B0380"/>
    <w:rsid w:val="001B10EF"/>
    <w:rsid w:val="001B135D"/>
    <w:rsid w:val="001B5F23"/>
    <w:rsid w:val="001C5D34"/>
    <w:rsid w:val="001D6D6E"/>
    <w:rsid w:val="001D6D98"/>
    <w:rsid w:val="001F331E"/>
    <w:rsid w:val="001F59ED"/>
    <w:rsid w:val="001F6BDF"/>
    <w:rsid w:val="001F7D98"/>
    <w:rsid w:val="00200952"/>
    <w:rsid w:val="002038E3"/>
    <w:rsid w:val="00206D67"/>
    <w:rsid w:val="00207619"/>
    <w:rsid w:val="00210342"/>
    <w:rsid w:val="00212246"/>
    <w:rsid w:val="002127AA"/>
    <w:rsid w:val="00212F30"/>
    <w:rsid w:val="00213A12"/>
    <w:rsid w:val="00223CC9"/>
    <w:rsid w:val="00225590"/>
    <w:rsid w:val="0023147B"/>
    <w:rsid w:val="00231906"/>
    <w:rsid w:val="00233AEB"/>
    <w:rsid w:val="00234ADF"/>
    <w:rsid w:val="0023576B"/>
    <w:rsid w:val="00235B71"/>
    <w:rsid w:val="00241F1A"/>
    <w:rsid w:val="00241FE6"/>
    <w:rsid w:val="00244E14"/>
    <w:rsid w:val="00244EC4"/>
    <w:rsid w:val="0024706F"/>
    <w:rsid w:val="00247863"/>
    <w:rsid w:val="00251A4A"/>
    <w:rsid w:val="002522A9"/>
    <w:rsid w:val="00262B64"/>
    <w:rsid w:val="00265B76"/>
    <w:rsid w:val="00267E27"/>
    <w:rsid w:val="00272412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B2265"/>
    <w:rsid w:val="002C7E6A"/>
    <w:rsid w:val="002D355D"/>
    <w:rsid w:val="002E247D"/>
    <w:rsid w:val="002F117E"/>
    <w:rsid w:val="002F414A"/>
    <w:rsid w:val="002F49F2"/>
    <w:rsid w:val="00300103"/>
    <w:rsid w:val="00304FEB"/>
    <w:rsid w:val="003115A0"/>
    <w:rsid w:val="003143FD"/>
    <w:rsid w:val="0032103A"/>
    <w:rsid w:val="00327A14"/>
    <w:rsid w:val="0033083C"/>
    <w:rsid w:val="003336CE"/>
    <w:rsid w:val="00336A40"/>
    <w:rsid w:val="00337E07"/>
    <w:rsid w:val="003401FE"/>
    <w:rsid w:val="00341D9B"/>
    <w:rsid w:val="00345F98"/>
    <w:rsid w:val="00346F42"/>
    <w:rsid w:val="0035051B"/>
    <w:rsid w:val="00353C30"/>
    <w:rsid w:val="003548D8"/>
    <w:rsid w:val="00354E25"/>
    <w:rsid w:val="003577DA"/>
    <w:rsid w:val="00367809"/>
    <w:rsid w:val="003855B3"/>
    <w:rsid w:val="00387CE7"/>
    <w:rsid w:val="00397BA3"/>
    <w:rsid w:val="003A3034"/>
    <w:rsid w:val="003A7A99"/>
    <w:rsid w:val="003B33EF"/>
    <w:rsid w:val="003B4E2F"/>
    <w:rsid w:val="003B500E"/>
    <w:rsid w:val="003C0B7D"/>
    <w:rsid w:val="003D25BC"/>
    <w:rsid w:val="003D318D"/>
    <w:rsid w:val="003D410C"/>
    <w:rsid w:val="003E1A02"/>
    <w:rsid w:val="003E30B3"/>
    <w:rsid w:val="003F01CB"/>
    <w:rsid w:val="00401CB3"/>
    <w:rsid w:val="00415C2F"/>
    <w:rsid w:val="004215C2"/>
    <w:rsid w:val="00422B0F"/>
    <w:rsid w:val="00426008"/>
    <w:rsid w:val="00440579"/>
    <w:rsid w:val="0045179B"/>
    <w:rsid w:val="00454E87"/>
    <w:rsid w:val="00467093"/>
    <w:rsid w:val="00467D4F"/>
    <w:rsid w:val="004704E4"/>
    <w:rsid w:val="00471994"/>
    <w:rsid w:val="00472606"/>
    <w:rsid w:val="004736B4"/>
    <w:rsid w:val="00482CFB"/>
    <w:rsid w:val="00482E5A"/>
    <w:rsid w:val="0049035D"/>
    <w:rsid w:val="004A0B71"/>
    <w:rsid w:val="004A3FFC"/>
    <w:rsid w:val="004A46DB"/>
    <w:rsid w:val="004B1020"/>
    <w:rsid w:val="004B4364"/>
    <w:rsid w:val="004B4C1D"/>
    <w:rsid w:val="004B5EF3"/>
    <w:rsid w:val="004C05DB"/>
    <w:rsid w:val="004C6029"/>
    <w:rsid w:val="004C6645"/>
    <w:rsid w:val="004D1238"/>
    <w:rsid w:val="004D5D27"/>
    <w:rsid w:val="004E6352"/>
    <w:rsid w:val="004F6C04"/>
    <w:rsid w:val="004F722E"/>
    <w:rsid w:val="00502166"/>
    <w:rsid w:val="005033D8"/>
    <w:rsid w:val="0050636C"/>
    <w:rsid w:val="0050708B"/>
    <w:rsid w:val="00507581"/>
    <w:rsid w:val="0051229B"/>
    <w:rsid w:val="00513034"/>
    <w:rsid w:val="0051501C"/>
    <w:rsid w:val="0052424F"/>
    <w:rsid w:val="00534CED"/>
    <w:rsid w:val="005419FC"/>
    <w:rsid w:val="00547EBB"/>
    <w:rsid w:val="0055388D"/>
    <w:rsid w:val="00554334"/>
    <w:rsid w:val="005543D1"/>
    <w:rsid w:val="00557411"/>
    <w:rsid w:val="0056728E"/>
    <w:rsid w:val="005726E9"/>
    <w:rsid w:val="005733FB"/>
    <w:rsid w:val="00581005"/>
    <w:rsid w:val="005840B4"/>
    <w:rsid w:val="005853B8"/>
    <w:rsid w:val="0059153D"/>
    <w:rsid w:val="00594334"/>
    <w:rsid w:val="00594E81"/>
    <w:rsid w:val="005A10C2"/>
    <w:rsid w:val="005A3FDC"/>
    <w:rsid w:val="005A55DC"/>
    <w:rsid w:val="005A56FE"/>
    <w:rsid w:val="005B08D2"/>
    <w:rsid w:val="005B410F"/>
    <w:rsid w:val="005B4DA4"/>
    <w:rsid w:val="005B4E2D"/>
    <w:rsid w:val="005C22EA"/>
    <w:rsid w:val="005C5EA1"/>
    <w:rsid w:val="005C779C"/>
    <w:rsid w:val="005D5E3A"/>
    <w:rsid w:val="005E26A9"/>
    <w:rsid w:val="005E6F99"/>
    <w:rsid w:val="005E7170"/>
    <w:rsid w:val="005F0BDB"/>
    <w:rsid w:val="005F2B99"/>
    <w:rsid w:val="006050B2"/>
    <w:rsid w:val="00611EB6"/>
    <w:rsid w:val="0062303E"/>
    <w:rsid w:val="00623A0D"/>
    <w:rsid w:val="006248E6"/>
    <w:rsid w:val="00626BA1"/>
    <w:rsid w:val="00630D91"/>
    <w:rsid w:val="00631B35"/>
    <w:rsid w:val="0063692B"/>
    <w:rsid w:val="00637676"/>
    <w:rsid w:val="006413B1"/>
    <w:rsid w:val="00641C91"/>
    <w:rsid w:val="00656732"/>
    <w:rsid w:val="00657CAF"/>
    <w:rsid w:val="00657D90"/>
    <w:rsid w:val="00665A4C"/>
    <w:rsid w:val="00666D00"/>
    <w:rsid w:val="00671AB3"/>
    <w:rsid w:val="0067460D"/>
    <w:rsid w:val="00677499"/>
    <w:rsid w:val="00683082"/>
    <w:rsid w:val="00684925"/>
    <w:rsid w:val="0069004E"/>
    <w:rsid w:val="006A7977"/>
    <w:rsid w:val="006A7E7E"/>
    <w:rsid w:val="006B0E45"/>
    <w:rsid w:val="006B2B0F"/>
    <w:rsid w:val="006B5A65"/>
    <w:rsid w:val="006B7E2F"/>
    <w:rsid w:val="006C0B8B"/>
    <w:rsid w:val="006C574B"/>
    <w:rsid w:val="006C5E78"/>
    <w:rsid w:val="006C7485"/>
    <w:rsid w:val="006D3385"/>
    <w:rsid w:val="006E34C7"/>
    <w:rsid w:val="006E63D8"/>
    <w:rsid w:val="006F084A"/>
    <w:rsid w:val="006F174D"/>
    <w:rsid w:val="006F3B2C"/>
    <w:rsid w:val="006F5B2D"/>
    <w:rsid w:val="007031D0"/>
    <w:rsid w:val="00705A92"/>
    <w:rsid w:val="00706984"/>
    <w:rsid w:val="007120D8"/>
    <w:rsid w:val="00713520"/>
    <w:rsid w:val="00720CA8"/>
    <w:rsid w:val="007219EC"/>
    <w:rsid w:val="007264D3"/>
    <w:rsid w:val="007267B4"/>
    <w:rsid w:val="00731D1F"/>
    <w:rsid w:val="00731D4E"/>
    <w:rsid w:val="00736EA3"/>
    <w:rsid w:val="00743682"/>
    <w:rsid w:val="00755257"/>
    <w:rsid w:val="00762CC7"/>
    <w:rsid w:val="007642D8"/>
    <w:rsid w:val="00765D62"/>
    <w:rsid w:val="00773436"/>
    <w:rsid w:val="0077753B"/>
    <w:rsid w:val="00781129"/>
    <w:rsid w:val="007816B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67C2"/>
    <w:rsid w:val="00837B17"/>
    <w:rsid w:val="00842AAB"/>
    <w:rsid w:val="0085159D"/>
    <w:rsid w:val="00852929"/>
    <w:rsid w:val="00852B7F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891"/>
    <w:rsid w:val="008A0EAE"/>
    <w:rsid w:val="008A1A4C"/>
    <w:rsid w:val="008A395D"/>
    <w:rsid w:val="008B46D8"/>
    <w:rsid w:val="008B6ADE"/>
    <w:rsid w:val="008C71AD"/>
    <w:rsid w:val="008C76A7"/>
    <w:rsid w:val="008C7CE8"/>
    <w:rsid w:val="008D01BE"/>
    <w:rsid w:val="008D1709"/>
    <w:rsid w:val="008D1942"/>
    <w:rsid w:val="008D57A8"/>
    <w:rsid w:val="008D7434"/>
    <w:rsid w:val="008E6DCE"/>
    <w:rsid w:val="008E70A0"/>
    <w:rsid w:val="008F2D50"/>
    <w:rsid w:val="008F41C5"/>
    <w:rsid w:val="00900FA3"/>
    <w:rsid w:val="00902A1E"/>
    <w:rsid w:val="00904F24"/>
    <w:rsid w:val="00906A61"/>
    <w:rsid w:val="00907FA9"/>
    <w:rsid w:val="0091064D"/>
    <w:rsid w:val="00915FBB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804"/>
    <w:rsid w:val="00964CFE"/>
    <w:rsid w:val="00964EA1"/>
    <w:rsid w:val="00971232"/>
    <w:rsid w:val="0097180A"/>
    <w:rsid w:val="009748AF"/>
    <w:rsid w:val="00984F22"/>
    <w:rsid w:val="00985482"/>
    <w:rsid w:val="00987A69"/>
    <w:rsid w:val="00987E94"/>
    <w:rsid w:val="00994990"/>
    <w:rsid w:val="0099524F"/>
    <w:rsid w:val="009A1B6F"/>
    <w:rsid w:val="009A3138"/>
    <w:rsid w:val="009B07F5"/>
    <w:rsid w:val="009B7CCE"/>
    <w:rsid w:val="009C04B3"/>
    <w:rsid w:val="009C34E0"/>
    <w:rsid w:val="009C6733"/>
    <w:rsid w:val="009C68BA"/>
    <w:rsid w:val="009C6F3B"/>
    <w:rsid w:val="009D0190"/>
    <w:rsid w:val="009D0A3E"/>
    <w:rsid w:val="009D26AE"/>
    <w:rsid w:val="009E0D4D"/>
    <w:rsid w:val="009E192C"/>
    <w:rsid w:val="009F56ED"/>
    <w:rsid w:val="009F79C1"/>
    <w:rsid w:val="00A00019"/>
    <w:rsid w:val="00A11ED9"/>
    <w:rsid w:val="00A11F4E"/>
    <w:rsid w:val="00A13614"/>
    <w:rsid w:val="00A17018"/>
    <w:rsid w:val="00A17B2B"/>
    <w:rsid w:val="00A22A31"/>
    <w:rsid w:val="00A22B86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621E6"/>
    <w:rsid w:val="00A70DF6"/>
    <w:rsid w:val="00A94312"/>
    <w:rsid w:val="00A94A81"/>
    <w:rsid w:val="00A95E15"/>
    <w:rsid w:val="00A96708"/>
    <w:rsid w:val="00AA0CE9"/>
    <w:rsid w:val="00AA180B"/>
    <w:rsid w:val="00AA4719"/>
    <w:rsid w:val="00AA6DAB"/>
    <w:rsid w:val="00AB0636"/>
    <w:rsid w:val="00AB12A1"/>
    <w:rsid w:val="00AC0785"/>
    <w:rsid w:val="00AC1999"/>
    <w:rsid w:val="00AD0220"/>
    <w:rsid w:val="00AD3941"/>
    <w:rsid w:val="00AE553C"/>
    <w:rsid w:val="00AE5994"/>
    <w:rsid w:val="00AF0845"/>
    <w:rsid w:val="00AF08BD"/>
    <w:rsid w:val="00AF294B"/>
    <w:rsid w:val="00AF4776"/>
    <w:rsid w:val="00AF6D41"/>
    <w:rsid w:val="00B030AE"/>
    <w:rsid w:val="00B05FBA"/>
    <w:rsid w:val="00B0715F"/>
    <w:rsid w:val="00B125C2"/>
    <w:rsid w:val="00B16F9B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771F3"/>
    <w:rsid w:val="00B77F72"/>
    <w:rsid w:val="00B8473D"/>
    <w:rsid w:val="00B92BBE"/>
    <w:rsid w:val="00B9652A"/>
    <w:rsid w:val="00B973AD"/>
    <w:rsid w:val="00BA3F0E"/>
    <w:rsid w:val="00BA4E72"/>
    <w:rsid w:val="00BA73E4"/>
    <w:rsid w:val="00BA7FB1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68E5"/>
    <w:rsid w:val="00BF74BA"/>
    <w:rsid w:val="00C022D3"/>
    <w:rsid w:val="00C029BC"/>
    <w:rsid w:val="00C03580"/>
    <w:rsid w:val="00C0433A"/>
    <w:rsid w:val="00C04E72"/>
    <w:rsid w:val="00C076B4"/>
    <w:rsid w:val="00C10249"/>
    <w:rsid w:val="00C2399C"/>
    <w:rsid w:val="00C2419E"/>
    <w:rsid w:val="00C25A55"/>
    <w:rsid w:val="00C26056"/>
    <w:rsid w:val="00C320D6"/>
    <w:rsid w:val="00C34229"/>
    <w:rsid w:val="00C34751"/>
    <w:rsid w:val="00C37265"/>
    <w:rsid w:val="00C37F2D"/>
    <w:rsid w:val="00C45AB4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0A83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B3EDC"/>
    <w:rsid w:val="00CC43D2"/>
    <w:rsid w:val="00CD11F2"/>
    <w:rsid w:val="00CE65C5"/>
    <w:rsid w:val="00CF041B"/>
    <w:rsid w:val="00CF3483"/>
    <w:rsid w:val="00CF35B4"/>
    <w:rsid w:val="00CF71A3"/>
    <w:rsid w:val="00CF7242"/>
    <w:rsid w:val="00CF7A81"/>
    <w:rsid w:val="00D04184"/>
    <w:rsid w:val="00D068AC"/>
    <w:rsid w:val="00D0757C"/>
    <w:rsid w:val="00D138C7"/>
    <w:rsid w:val="00D21218"/>
    <w:rsid w:val="00D348AA"/>
    <w:rsid w:val="00D34A86"/>
    <w:rsid w:val="00D472BA"/>
    <w:rsid w:val="00D50985"/>
    <w:rsid w:val="00D57D38"/>
    <w:rsid w:val="00D61BDA"/>
    <w:rsid w:val="00D632DF"/>
    <w:rsid w:val="00D666BB"/>
    <w:rsid w:val="00D6694F"/>
    <w:rsid w:val="00D70DAA"/>
    <w:rsid w:val="00D70FB2"/>
    <w:rsid w:val="00D76A64"/>
    <w:rsid w:val="00D82DF6"/>
    <w:rsid w:val="00D85A46"/>
    <w:rsid w:val="00D8677B"/>
    <w:rsid w:val="00D91668"/>
    <w:rsid w:val="00D93426"/>
    <w:rsid w:val="00D935CA"/>
    <w:rsid w:val="00DA52D2"/>
    <w:rsid w:val="00DB6279"/>
    <w:rsid w:val="00DB66EB"/>
    <w:rsid w:val="00DD17E8"/>
    <w:rsid w:val="00DD2181"/>
    <w:rsid w:val="00DD2B22"/>
    <w:rsid w:val="00DD53C2"/>
    <w:rsid w:val="00DE5FA8"/>
    <w:rsid w:val="00DE68FD"/>
    <w:rsid w:val="00DF22C7"/>
    <w:rsid w:val="00DF27B4"/>
    <w:rsid w:val="00DF7FF4"/>
    <w:rsid w:val="00E014BD"/>
    <w:rsid w:val="00E11B69"/>
    <w:rsid w:val="00E11D49"/>
    <w:rsid w:val="00E13639"/>
    <w:rsid w:val="00E2137D"/>
    <w:rsid w:val="00E25BAA"/>
    <w:rsid w:val="00E2678A"/>
    <w:rsid w:val="00E30923"/>
    <w:rsid w:val="00E31DDE"/>
    <w:rsid w:val="00E37406"/>
    <w:rsid w:val="00E4370E"/>
    <w:rsid w:val="00E45161"/>
    <w:rsid w:val="00E55FC3"/>
    <w:rsid w:val="00E61FD3"/>
    <w:rsid w:val="00E62DF6"/>
    <w:rsid w:val="00E62E4E"/>
    <w:rsid w:val="00E66A35"/>
    <w:rsid w:val="00E66EF6"/>
    <w:rsid w:val="00E76EE6"/>
    <w:rsid w:val="00E835DA"/>
    <w:rsid w:val="00E83D43"/>
    <w:rsid w:val="00E8438C"/>
    <w:rsid w:val="00E90311"/>
    <w:rsid w:val="00E9590A"/>
    <w:rsid w:val="00E969C2"/>
    <w:rsid w:val="00EA1DDE"/>
    <w:rsid w:val="00EA5F43"/>
    <w:rsid w:val="00EB5860"/>
    <w:rsid w:val="00EB6D0F"/>
    <w:rsid w:val="00EC2187"/>
    <w:rsid w:val="00EC65FE"/>
    <w:rsid w:val="00ED0708"/>
    <w:rsid w:val="00ED1C61"/>
    <w:rsid w:val="00ED608F"/>
    <w:rsid w:val="00EE318B"/>
    <w:rsid w:val="00EE3238"/>
    <w:rsid w:val="00EE58C7"/>
    <w:rsid w:val="00EE5A4F"/>
    <w:rsid w:val="00EF0402"/>
    <w:rsid w:val="00EF6B13"/>
    <w:rsid w:val="00EF71F8"/>
    <w:rsid w:val="00F03525"/>
    <w:rsid w:val="00F03E79"/>
    <w:rsid w:val="00F06519"/>
    <w:rsid w:val="00F101C6"/>
    <w:rsid w:val="00F11004"/>
    <w:rsid w:val="00F117F9"/>
    <w:rsid w:val="00F14CCB"/>
    <w:rsid w:val="00F22305"/>
    <w:rsid w:val="00F41125"/>
    <w:rsid w:val="00F4310E"/>
    <w:rsid w:val="00F5625A"/>
    <w:rsid w:val="00F60F1E"/>
    <w:rsid w:val="00F75EE0"/>
    <w:rsid w:val="00F80821"/>
    <w:rsid w:val="00F80A95"/>
    <w:rsid w:val="00F8223A"/>
    <w:rsid w:val="00F83AE3"/>
    <w:rsid w:val="00F854E1"/>
    <w:rsid w:val="00F87417"/>
    <w:rsid w:val="00F91BB1"/>
    <w:rsid w:val="00F92639"/>
    <w:rsid w:val="00F9264C"/>
    <w:rsid w:val="00F966F5"/>
    <w:rsid w:val="00FA07D0"/>
    <w:rsid w:val="00FA379E"/>
    <w:rsid w:val="00FB0E66"/>
    <w:rsid w:val="00FB48AF"/>
    <w:rsid w:val="00FB56DD"/>
    <w:rsid w:val="00FB6E76"/>
    <w:rsid w:val="00FC7D2A"/>
    <w:rsid w:val="00FD0934"/>
    <w:rsid w:val="00FD260E"/>
    <w:rsid w:val="00FD7835"/>
    <w:rsid w:val="00FE0834"/>
    <w:rsid w:val="00FE4A96"/>
    <w:rsid w:val="00FE539D"/>
    <w:rsid w:val="00FE665E"/>
    <w:rsid w:val="00FF5609"/>
    <w:rsid w:val="00FF6074"/>
    <w:rsid w:val="0268A38F"/>
    <w:rsid w:val="04C12346"/>
    <w:rsid w:val="070E90C4"/>
    <w:rsid w:val="0871E129"/>
    <w:rsid w:val="099689A6"/>
    <w:rsid w:val="0D0276D4"/>
    <w:rsid w:val="0FA4F0A8"/>
    <w:rsid w:val="10C2515C"/>
    <w:rsid w:val="10DE25C3"/>
    <w:rsid w:val="129823EB"/>
    <w:rsid w:val="138655FB"/>
    <w:rsid w:val="13BD3B11"/>
    <w:rsid w:val="140B1578"/>
    <w:rsid w:val="14EA7FF1"/>
    <w:rsid w:val="15F6C2BA"/>
    <w:rsid w:val="16C33CCB"/>
    <w:rsid w:val="1BA9599C"/>
    <w:rsid w:val="1D3F3DE5"/>
    <w:rsid w:val="1E51BBFB"/>
    <w:rsid w:val="1EFE6864"/>
    <w:rsid w:val="1FF75CF3"/>
    <w:rsid w:val="2045524E"/>
    <w:rsid w:val="20ABD63B"/>
    <w:rsid w:val="22381B65"/>
    <w:rsid w:val="22A66C6E"/>
    <w:rsid w:val="23C90D63"/>
    <w:rsid w:val="274ECD41"/>
    <w:rsid w:val="28204A01"/>
    <w:rsid w:val="2CCEBAF7"/>
    <w:rsid w:val="2DC6E319"/>
    <w:rsid w:val="2DFC4E71"/>
    <w:rsid w:val="2EBB7495"/>
    <w:rsid w:val="2FDA168F"/>
    <w:rsid w:val="334A84B9"/>
    <w:rsid w:val="349CA1D5"/>
    <w:rsid w:val="36608DB1"/>
    <w:rsid w:val="37EA73E1"/>
    <w:rsid w:val="3903D953"/>
    <w:rsid w:val="3B49DEDA"/>
    <w:rsid w:val="3D8FA456"/>
    <w:rsid w:val="3D908988"/>
    <w:rsid w:val="3FED7939"/>
    <w:rsid w:val="4038EBE3"/>
    <w:rsid w:val="43E2435B"/>
    <w:rsid w:val="4462BCDC"/>
    <w:rsid w:val="468D546A"/>
    <w:rsid w:val="48872CF4"/>
    <w:rsid w:val="48E21C53"/>
    <w:rsid w:val="4AE76C34"/>
    <w:rsid w:val="4B711EDC"/>
    <w:rsid w:val="4C41F1D8"/>
    <w:rsid w:val="4DAC8223"/>
    <w:rsid w:val="51A0D693"/>
    <w:rsid w:val="52DF9521"/>
    <w:rsid w:val="5763FE5B"/>
    <w:rsid w:val="58385ABC"/>
    <w:rsid w:val="58A54610"/>
    <w:rsid w:val="58A70D8B"/>
    <w:rsid w:val="58DBCAC4"/>
    <w:rsid w:val="5AD48668"/>
    <w:rsid w:val="5C7C8DC7"/>
    <w:rsid w:val="5CAD7ADC"/>
    <w:rsid w:val="60D4C1B8"/>
    <w:rsid w:val="6177F933"/>
    <w:rsid w:val="62DA2A69"/>
    <w:rsid w:val="645C5522"/>
    <w:rsid w:val="65D83E29"/>
    <w:rsid w:val="6D519E6A"/>
    <w:rsid w:val="6FF31C5C"/>
    <w:rsid w:val="70C11769"/>
    <w:rsid w:val="711647D1"/>
    <w:rsid w:val="7306C28B"/>
    <w:rsid w:val="756AE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152FB599-1CB3-412A-A2B5-DE38257696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  <w:noProof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styleId="Revisjon">
    <w:name w:val="Revision"/>
    <w:hidden/>
    <w:uiPriority w:val="99"/>
    <w:semiHidden/>
    <w:rsid w:val="00025A91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880cfb-c4b6-44a1-a57e-20264758ac04">
      <Terms xmlns="http://schemas.microsoft.com/office/infopath/2007/PartnerControls"/>
    </lcf76f155ced4ddcb4097134ff3c332f>
    <TaxCatchAll xmlns="65ea72e4-6b78-4c01-9054-e2b30cd75250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8BF90F1A4D0E4F99AF3DD3F12339F0" ma:contentTypeVersion="15" ma:contentTypeDescription="Opprett et nytt dokument." ma:contentTypeScope="" ma:versionID="4275d054678a93487db1ecd7c8ffb491">
  <xsd:schema xmlns:xsd="http://www.w3.org/2001/XMLSchema" xmlns:xs="http://www.w3.org/2001/XMLSchema" xmlns:p="http://schemas.microsoft.com/office/2006/metadata/properties" xmlns:ns1="http://schemas.microsoft.com/sharepoint/v3" xmlns:ns2="4e880cfb-c4b6-44a1-a57e-20264758ac04" xmlns:ns3="65ea72e4-6b78-4c01-9054-e2b30cd75250" targetNamespace="http://schemas.microsoft.com/office/2006/metadata/properties" ma:root="true" ma:fieldsID="584ff1254f6a48218878c5eb5210123f" ns1:_="" ns2:_="" ns3:_="">
    <xsd:import namespace="http://schemas.microsoft.com/sharepoint/v3"/>
    <xsd:import namespace="4e880cfb-c4b6-44a1-a57e-20264758ac04"/>
    <xsd:import namespace="65ea72e4-6b78-4c01-9054-e2b30cd7525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880cfb-c4b6-44a1-a57e-20264758ac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92c3bd9a-26a3-4ee9-bdab-dea02880390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ea72e4-6b78-4c01-9054-e2b30cd7525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545487e-bc27-4e92-9061-a7e8a19aabfa}" ma:internalName="TaxCatchAll" ma:showField="CatchAllData" ma:web="65ea72e4-6b78-4c01-9054-e2b30cd752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4e880cfb-c4b6-44a1-a57e-20264758ac04"/>
    <ds:schemaRef ds:uri="65ea72e4-6b78-4c01-9054-e2b30cd75250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CE4B3B5-B78F-4A9A-9201-CDD6389D0DC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4e880cfb-c4b6-44a1-a57e-20264758ac04"/>
    <ds:schemaRef ds:uri="65ea72e4-6b78-4c01-9054-e2b30cd7525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e6f3cebf-f3ea-4f6d-9afa-b2867c184242}" enabled="1" method="Privileged" siteId="{512024a4-8685-4f03-8086-14a61730e81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</TotalTime>
  <Pages>4</Pages>
  <Words>336</Words>
  <Characters>2341</Characters>
  <Application>Microsoft Office Word</Application>
  <DocSecurity>0</DocSecurity>
  <Lines>123</Lines>
  <Paragraphs>65</Paragraphs>
  <ScaleCrop>false</ScaleCrop>
  <Company/>
  <LinksUpToDate>false</LinksUpToDate>
  <CharactersWithSpaces>2612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Forespørselsskjema (to-trinns prosesser)</dc:title>
  <dc:subject/>
  <dc:creator>Helene Winther Dahl</dc:creator>
  <cp:keywords/>
  <cp:lastModifiedBy>Erika Espey-Sundt</cp:lastModifiedBy>
  <cp:revision>5</cp:revision>
  <cp:lastPrinted>2026-04-29T09:24:00Z</cp:lastPrinted>
  <dcterms:created xsi:type="dcterms:W3CDTF">2026-05-15T07:58:00Z</dcterms:created>
  <dcterms:modified xsi:type="dcterms:W3CDTF">2026-05-15T08:03:00Z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0x010100788BF90F1A4D0E4F99AF3DD3F12339F0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